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CE043" w14:textId="77777777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5B38B5">
        <w:rPr>
          <w:rFonts w:ascii="Corbel" w:hAnsi="Corbel"/>
          <w:bCs/>
          <w:i/>
        </w:rPr>
        <w:t>7</w:t>
      </w:r>
      <w:r w:rsidR="00F17567" w:rsidRPr="00E960BB">
        <w:rPr>
          <w:rFonts w:ascii="Corbel" w:hAnsi="Corbel"/>
          <w:bCs/>
          <w:i/>
        </w:rPr>
        <w:t>/20</w:t>
      </w:r>
      <w:r w:rsidR="005B38B5">
        <w:rPr>
          <w:rFonts w:ascii="Corbel" w:hAnsi="Corbel"/>
          <w:bCs/>
          <w:i/>
        </w:rPr>
        <w:t>23</w:t>
      </w:r>
    </w:p>
    <w:p w14:paraId="34343CB0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5308F751" w14:textId="77777777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063263">
        <w:rPr>
          <w:rFonts w:ascii="Corbel" w:hAnsi="Corbel"/>
          <w:i/>
          <w:smallCaps/>
          <w:sz w:val="24"/>
          <w:szCs w:val="24"/>
        </w:rPr>
        <w:t>202</w:t>
      </w:r>
      <w:r w:rsidR="00FF691A">
        <w:rPr>
          <w:rFonts w:ascii="Corbel" w:hAnsi="Corbel"/>
          <w:i/>
          <w:smallCaps/>
          <w:sz w:val="24"/>
          <w:szCs w:val="24"/>
        </w:rPr>
        <w:t>3</w:t>
      </w:r>
      <w:r w:rsidR="00063263">
        <w:rPr>
          <w:rFonts w:ascii="Corbel" w:hAnsi="Corbel"/>
          <w:i/>
          <w:smallCaps/>
          <w:sz w:val="24"/>
          <w:szCs w:val="24"/>
        </w:rPr>
        <w:t>-202</w:t>
      </w:r>
      <w:r w:rsidR="00FF691A">
        <w:rPr>
          <w:rFonts w:ascii="Corbel" w:hAnsi="Corbel"/>
          <w:i/>
          <w:smallCaps/>
          <w:sz w:val="24"/>
          <w:szCs w:val="24"/>
        </w:rPr>
        <w:t>8</w:t>
      </w:r>
    </w:p>
    <w:p w14:paraId="1A04ADED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</w:t>
      </w:r>
      <w:r w:rsidR="007802C1">
        <w:rPr>
          <w:rFonts w:ascii="Corbel" w:hAnsi="Corbel"/>
          <w:i/>
          <w:sz w:val="24"/>
          <w:szCs w:val="24"/>
        </w:rPr>
        <w:t xml:space="preserve">       </w:t>
      </w:r>
      <w:r>
        <w:rPr>
          <w:rFonts w:ascii="Corbel" w:hAnsi="Corbel"/>
          <w:i/>
          <w:sz w:val="24"/>
          <w:szCs w:val="24"/>
        </w:rPr>
        <w:t xml:space="preserve">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40912C39" w14:textId="77777777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C24B48">
        <w:rPr>
          <w:rFonts w:ascii="Corbel" w:hAnsi="Corbel"/>
          <w:sz w:val="20"/>
          <w:szCs w:val="20"/>
        </w:rPr>
        <w:t>202</w:t>
      </w:r>
      <w:r w:rsidR="00FF691A">
        <w:rPr>
          <w:rFonts w:ascii="Corbel" w:hAnsi="Corbel"/>
          <w:sz w:val="20"/>
          <w:szCs w:val="20"/>
        </w:rPr>
        <w:t>5</w:t>
      </w:r>
      <w:r w:rsidR="00C24B48">
        <w:rPr>
          <w:rFonts w:ascii="Corbel" w:hAnsi="Corbel"/>
          <w:sz w:val="20"/>
          <w:szCs w:val="20"/>
        </w:rPr>
        <w:t>/202</w:t>
      </w:r>
      <w:r w:rsidR="00FF691A">
        <w:rPr>
          <w:rFonts w:ascii="Corbel" w:hAnsi="Corbel"/>
          <w:sz w:val="20"/>
          <w:szCs w:val="20"/>
        </w:rPr>
        <w:t>6</w:t>
      </w:r>
    </w:p>
    <w:p w14:paraId="1C5A595B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122B8F2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1E24B193" w14:textId="77777777" w:rsidTr="00B819C8">
        <w:tc>
          <w:tcPr>
            <w:tcW w:w="2694" w:type="dxa"/>
            <w:vAlign w:val="center"/>
          </w:tcPr>
          <w:p w14:paraId="3C1E014B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6246ADE" w14:textId="77777777" w:rsidR="0085747A" w:rsidRPr="009C54AE" w:rsidRDefault="00810BB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Edukacja zdrowotna</w:t>
            </w:r>
          </w:p>
        </w:tc>
      </w:tr>
      <w:tr w:rsidR="0085747A" w:rsidRPr="009C54AE" w14:paraId="1D447447" w14:textId="77777777" w:rsidTr="00B819C8">
        <w:tc>
          <w:tcPr>
            <w:tcW w:w="2694" w:type="dxa"/>
            <w:vAlign w:val="center"/>
          </w:tcPr>
          <w:p w14:paraId="00BD0F9A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00C2716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51941AD5" w14:textId="77777777" w:rsidTr="00B819C8">
        <w:tc>
          <w:tcPr>
            <w:tcW w:w="2694" w:type="dxa"/>
            <w:vAlign w:val="center"/>
          </w:tcPr>
          <w:p w14:paraId="662D7B6B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9E4977A" w14:textId="77777777" w:rsidR="0085747A" w:rsidRPr="009C54AE" w:rsidRDefault="005C682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28F6AF97" w14:textId="77777777" w:rsidTr="00B819C8">
        <w:tc>
          <w:tcPr>
            <w:tcW w:w="2694" w:type="dxa"/>
            <w:vAlign w:val="center"/>
          </w:tcPr>
          <w:p w14:paraId="39D62C6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87343A3" w14:textId="77777777" w:rsidR="0085747A" w:rsidRPr="009C54AE" w:rsidRDefault="005C6826" w:rsidP="00B5783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3FC49152" w14:textId="77777777" w:rsidTr="00B819C8">
        <w:tc>
          <w:tcPr>
            <w:tcW w:w="2694" w:type="dxa"/>
            <w:vAlign w:val="center"/>
          </w:tcPr>
          <w:p w14:paraId="1ABAF28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0F5C649" w14:textId="77777777" w:rsidR="0085747A" w:rsidRPr="009C54AE" w:rsidRDefault="00810BB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85747A" w:rsidRPr="009C54AE" w14:paraId="52917BC1" w14:textId="77777777" w:rsidTr="00B819C8">
        <w:tc>
          <w:tcPr>
            <w:tcW w:w="2694" w:type="dxa"/>
            <w:vAlign w:val="center"/>
          </w:tcPr>
          <w:p w14:paraId="7307D678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EBBB813" w14:textId="77777777" w:rsidR="0085747A" w:rsidRPr="009C54AE" w:rsidRDefault="00810BB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5747A" w:rsidRPr="009C54AE" w14:paraId="5664B8C2" w14:textId="77777777" w:rsidTr="00B819C8">
        <w:tc>
          <w:tcPr>
            <w:tcW w:w="2694" w:type="dxa"/>
            <w:vAlign w:val="center"/>
          </w:tcPr>
          <w:p w14:paraId="3245869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04807EC" w14:textId="77777777" w:rsidR="0085747A" w:rsidRPr="009C54AE" w:rsidRDefault="00810BB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9C54AE" w14:paraId="5143D60F" w14:textId="77777777" w:rsidTr="00B819C8">
        <w:tc>
          <w:tcPr>
            <w:tcW w:w="2694" w:type="dxa"/>
            <w:vAlign w:val="center"/>
          </w:tcPr>
          <w:p w14:paraId="7110C40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B3CA99E" w14:textId="77777777" w:rsidR="0085747A" w:rsidRPr="009C54AE" w:rsidRDefault="00810BB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3F1AC4C6" w14:textId="77777777" w:rsidTr="00B819C8">
        <w:tc>
          <w:tcPr>
            <w:tcW w:w="2694" w:type="dxa"/>
            <w:vAlign w:val="center"/>
          </w:tcPr>
          <w:p w14:paraId="3277D81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AAAA222" w14:textId="77777777" w:rsidR="0085747A" w:rsidRPr="009C54AE" w:rsidRDefault="0087332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8F126E">
              <w:rPr>
                <w:rFonts w:ascii="Corbel" w:hAnsi="Corbel"/>
                <w:b w:val="0"/>
                <w:sz w:val="24"/>
                <w:szCs w:val="24"/>
              </w:rPr>
              <w:t>III rok,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 5</w:t>
            </w:r>
          </w:p>
        </w:tc>
      </w:tr>
      <w:tr w:rsidR="0085747A" w:rsidRPr="009C54AE" w14:paraId="53197C7C" w14:textId="77777777" w:rsidTr="00B819C8">
        <w:tc>
          <w:tcPr>
            <w:tcW w:w="2694" w:type="dxa"/>
            <w:vAlign w:val="center"/>
          </w:tcPr>
          <w:p w14:paraId="00FBB24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2F3192C" w14:textId="77777777" w:rsidR="0085747A" w:rsidRPr="009C54AE" w:rsidRDefault="00B5783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B. Przygotowanie merytoryczne nauczycieli przedszkoli i klas I-III szkoły podstawowej, jako przygotowanie do integracji treści nauczania</w:t>
            </w:r>
          </w:p>
        </w:tc>
      </w:tr>
      <w:tr w:rsidR="00923D7D" w:rsidRPr="009C54AE" w14:paraId="0BDCC304" w14:textId="77777777" w:rsidTr="00B819C8">
        <w:tc>
          <w:tcPr>
            <w:tcW w:w="2694" w:type="dxa"/>
            <w:vAlign w:val="center"/>
          </w:tcPr>
          <w:p w14:paraId="13C97BA3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398E6D8" w14:textId="77777777" w:rsidR="00923D7D" w:rsidRPr="009C54AE" w:rsidRDefault="0051371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0B366F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14:paraId="226A0A39" w14:textId="77777777" w:rsidTr="00B819C8">
        <w:tc>
          <w:tcPr>
            <w:tcW w:w="2694" w:type="dxa"/>
            <w:vAlign w:val="center"/>
          </w:tcPr>
          <w:p w14:paraId="2F321C1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06B60B7" w14:textId="77777777" w:rsidR="0085747A" w:rsidRPr="009C54AE" w:rsidRDefault="001743C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Lek. Dominika Uberman-Kluz</w:t>
            </w:r>
          </w:p>
        </w:tc>
      </w:tr>
      <w:tr w:rsidR="0085747A" w:rsidRPr="009C54AE" w14:paraId="08FC8F2B" w14:textId="77777777" w:rsidTr="00B819C8">
        <w:tc>
          <w:tcPr>
            <w:tcW w:w="2694" w:type="dxa"/>
            <w:vAlign w:val="center"/>
          </w:tcPr>
          <w:p w14:paraId="5916F9F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1801042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5C0D1A45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DB5A500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C87EC55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582521E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30DE00DE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52F8D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D4E0837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E179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B23F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F921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49AF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A571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CDBC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794B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1184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C657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40AD6FD1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40EC0" w14:textId="77777777" w:rsidR="00015B8F" w:rsidRPr="009C54AE" w:rsidRDefault="008F126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6CE3E" w14:textId="77777777" w:rsidR="00015B8F" w:rsidRPr="009C54AE" w:rsidRDefault="008F126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2E8FA" w14:textId="77777777" w:rsidR="00015B8F" w:rsidRPr="009C54AE" w:rsidRDefault="00C6164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0B17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4D24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3186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AF20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366D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BE77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CB3E0" w14:textId="77777777" w:rsidR="00015B8F" w:rsidRPr="009C54AE" w:rsidRDefault="008F126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8A77DCA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C91988F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896682F" w14:textId="77777777" w:rsidR="0085747A" w:rsidRPr="009C54AE" w:rsidRDefault="001743C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743CE">
        <w:rPr>
          <w:rFonts w:ascii="Corbel" w:hAnsi="Corbel"/>
          <w:b w:val="0"/>
          <w:szCs w:val="24"/>
        </w:rPr>
        <w:sym w:font="Wingdings 2" w:char="0054"/>
      </w:r>
      <w:r w:rsidRPr="001743CE">
        <w:rPr>
          <w:rFonts w:ascii="Corbel" w:hAnsi="Corbel"/>
          <w:b w:val="0"/>
          <w:szCs w:val="24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6D27C2CA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968B8E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18ADAD3" w14:textId="77777777" w:rsidR="00E22FBC" w:rsidRPr="00F23FFA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  <w:u w:val="single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  <w:r w:rsidR="00E50554">
        <w:rPr>
          <w:rFonts w:ascii="Corbel" w:hAnsi="Corbel"/>
          <w:smallCaps w:val="0"/>
          <w:szCs w:val="24"/>
        </w:rPr>
        <w:t xml:space="preserve">: </w:t>
      </w:r>
      <w:r w:rsidRPr="009C54AE">
        <w:rPr>
          <w:rFonts w:ascii="Corbel" w:hAnsi="Corbel"/>
          <w:smallCaps w:val="0"/>
          <w:szCs w:val="24"/>
        </w:rPr>
        <w:t xml:space="preserve"> </w:t>
      </w:r>
      <w:r w:rsidRPr="00F23FFA">
        <w:rPr>
          <w:rFonts w:ascii="Corbel" w:hAnsi="Corbel"/>
          <w:b w:val="0"/>
          <w:smallCaps w:val="0"/>
          <w:szCs w:val="24"/>
          <w:u w:val="single"/>
        </w:rPr>
        <w:t>zaliczenie z oceną</w:t>
      </w:r>
    </w:p>
    <w:p w14:paraId="36F9A71F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28D1B44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4FAFE6F0" w14:textId="77777777" w:rsidTr="00745302">
        <w:tc>
          <w:tcPr>
            <w:tcW w:w="9670" w:type="dxa"/>
          </w:tcPr>
          <w:p w14:paraId="1A5BD2BA" w14:textId="77777777" w:rsidR="0085747A" w:rsidRPr="009C54AE" w:rsidRDefault="008F126E" w:rsidP="008F126E">
            <w:pPr>
              <w:pStyle w:val="Punktygwne"/>
              <w:spacing w:before="4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F126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podstawowych zagadnień z genetyki, cytologii, histologii, anatomii i fizjologii człowi</w:t>
            </w:r>
            <w:r w:rsidR="00B578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eka na poziomie szkoły średniej, psychologii rozwojowej, pedagogiki przedszkolnej i wczesnoszkolnej.</w:t>
            </w:r>
          </w:p>
        </w:tc>
      </w:tr>
    </w:tbl>
    <w:p w14:paraId="2A3B55F6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15D90DD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3D8B479A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46A634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862E8C3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14:paraId="4B396649" w14:textId="77777777" w:rsidTr="00923D7D">
        <w:tc>
          <w:tcPr>
            <w:tcW w:w="851" w:type="dxa"/>
            <w:vAlign w:val="center"/>
          </w:tcPr>
          <w:p w14:paraId="358872CF" w14:textId="77777777" w:rsidR="0085747A" w:rsidRPr="009C54AE" w:rsidRDefault="000B0199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</w:t>
            </w:r>
            <w:r w:rsidR="00277CBE"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8819" w:type="dxa"/>
            <w:vAlign w:val="center"/>
          </w:tcPr>
          <w:p w14:paraId="4EA92D3D" w14:textId="77777777" w:rsidR="0085747A" w:rsidRPr="009C54AE" w:rsidRDefault="002163B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z uwarunkowaniami zagrożeń zdrowia, w tym zdrowia psychicznego</w:t>
            </w:r>
            <w:r w:rsidR="00B57836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9C54AE" w14:paraId="7013D809" w14:textId="77777777" w:rsidTr="00923D7D">
        <w:tc>
          <w:tcPr>
            <w:tcW w:w="851" w:type="dxa"/>
            <w:vAlign w:val="center"/>
          </w:tcPr>
          <w:p w14:paraId="7415D249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277CBE"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  <w:tc>
          <w:tcPr>
            <w:tcW w:w="8819" w:type="dxa"/>
            <w:vAlign w:val="center"/>
          </w:tcPr>
          <w:p w14:paraId="04313D93" w14:textId="77777777" w:rsidR="0085747A" w:rsidRPr="009C54AE" w:rsidRDefault="002163BC" w:rsidP="00137A0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Wzbogacanie wiedzy na temat istoty umiejętności życiowych </w:t>
            </w:r>
            <w:r w:rsidR="000B0199">
              <w:rPr>
                <w:rFonts w:ascii="Corbel" w:hAnsi="Corbel"/>
                <w:b w:val="0"/>
                <w:sz w:val="24"/>
                <w:szCs w:val="24"/>
              </w:rPr>
              <w:t xml:space="preserve">i </w:t>
            </w:r>
            <w:r>
              <w:rPr>
                <w:rFonts w:ascii="Corbel" w:hAnsi="Corbel"/>
                <w:b w:val="0"/>
                <w:sz w:val="24"/>
                <w:szCs w:val="24"/>
              </w:rPr>
              <w:t>zachowań prozdrowotnych</w:t>
            </w:r>
            <w:r w:rsidR="00B57836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0B0199" w:rsidRPr="009C54AE" w14:paraId="65F1F6F5" w14:textId="77777777" w:rsidTr="00923D7D">
        <w:tc>
          <w:tcPr>
            <w:tcW w:w="851" w:type="dxa"/>
            <w:vAlign w:val="center"/>
          </w:tcPr>
          <w:p w14:paraId="4453D4D8" w14:textId="77777777" w:rsidR="000B0199" w:rsidRPr="009C54AE" w:rsidRDefault="000B019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277CBE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5F193ACF" w14:textId="77777777" w:rsidR="000B0199" w:rsidRDefault="000B019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Wzbogacenie wiedzy na temat podstawowych zagadnień rozwoju biologicznego człowieka</w:t>
            </w:r>
            <w:r w:rsidR="00B57836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0B0199" w:rsidRPr="009C54AE" w14:paraId="000180D1" w14:textId="77777777" w:rsidTr="000B019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BF417" w14:textId="77777777" w:rsidR="000B0199" w:rsidRPr="009C54AE" w:rsidRDefault="000B0199" w:rsidP="00751C4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277CBE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FDD17" w14:textId="77777777" w:rsidR="000B0199" w:rsidRDefault="000B0199" w:rsidP="00751C4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Kształcenie umiejętności wspomagania dziecka lub ucznia w działaniach na rzecz zdrowia i niwelowania stanów zagrażających zdrowiu</w:t>
            </w:r>
            <w:r w:rsidR="00B57836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0B0199" w:rsidRPr="009C54AE" w14:paraId="61E50C49" w14:textId="77777777" w:rsidTr="000B019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79403" w14:textId="77777777" w:rsidR="000B0199" w:rsidRPr="009C54AE" w:rsidRDefault="000B0199" w:rsidP="00751C4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277CBE">
              <w:rPr>
                <w:rFonts w:ascii="Corbel" w:hAnsi="Corbel"/>
                <w:b w:val="0"/>
                <w:sz w:val="24"/>
                <w:szCs w:val="24"/>
              </w:rPr>
              <w:t>5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618E0" w14:textId="77777777" w:rsidR="000B0199" w:rsidRDefault="000B0199" w:rsidP="00751C4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Rozwijanie umiejętności rozpoznawania sytuacji zagrożeń dla zdrowia i odpowiedniego reagowania</w:t>
            </w:r>
            <w:r w:rsidR="002F411E">
              <w:rPr>
                <w:rFonts w:ascii="Corbel" w:hAnsi="Corbel"/>
                <w:b w:val="0"/>
                <w:sz w:val="24"/>
                <w:szCs w:val="24"/>
              </w:rPr>
              <w:t xml:space="preserve"> na te sytuacje</w:t>
            </w:r>
            <w:r w:rsidR="00B57836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0B0199" w:rsidRPr="009C54AE" w14:paraId="6C4705A0" w14:textId="77777777" w:rsidTr="000B019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52E3A" w14:textId="77777777" w:rsidR="000B0199" w:rsidRPr="009C54AE" w:rsidRDefault="000B0199" w:rsidP="00751C4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277CBE">
              <w:rPr>
                <w:rFonts w:ascii="Corbel" w:hAnsi="Corbel"/>
                <w:b w:val="0"/>
                <w:sz w:val="24"/>
                <w:szCs w:val="24"/>
              </w:rPr>
              <w:t>6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B3B83" w14:textId="77777777" w:rsidR="000B0199" w:rsidRDefault="000B0199" w:rsidP="00751C4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Krzewienie postawy dbałości o zdrowie i ochronę środowiska</w:t>
            </w:r>
            <w:r w:rsidR="00B57836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7BAFC0A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07FF9A1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6898594C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315AA7CB" w14:textId="77777777" w:rsidTr="0071620A">
        <w:tc>
          <w:tcPr>
            <w:tcW w:w="1701" w:type="dxa"/>
            <w:vAlign w:val="center"/>
          </w:tcPr>
          <w:p w14:paraId="37A6A136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0E835DFA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60B8ECA0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1909C8B1" w14:textId="77777777" w:rsidTr="005E6E85">
        <w:tc>
          <w:tcPr>
            <w:tcW w:w="1701" w:type="dxa"/>
          </w:tcPr>
          <w:p w14:paraId="7DE3DF4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29F97A0A" w14:textId="77777777" w:rsidR="0085747A" w:rsidRDefault="00277CB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  <w:p w14:paraId="62CBA3FA" w14:textId="77777777" w:rsidR="00277CBE" w:rsidRPr="009C54AE" w:rsidRDefault="00277CB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Scharakteryzuje uwarunkowania zagrożeń zdrowia , w tym zdrowia psychicznego dziecka i ucznia </w:t>
            </w:r>
          </w:p>
        </w:tc>
        <w:tc>
          <w:tcPr>
            <w:tcW w:w="1873" w:type="dxa"/>
          </w:tcPr>
          <w:p w14:paraId="395E9F90" w14:textId="77777777" w:rsidR="0051371E" w:rsidRDefault="0051371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E1C26CF" w14:textId="77777777" w:rsidR="0085747A" w:rsidRPr="009C54AE" w:rsidRDefault="00277CB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PPiW.W09</w:t>
            </w:r>
          </w:p>
        </w:tc>
      </w:tr>
      <w:tr w:rsidR="0085747A" w:rsidRPr="009C54AE" w14:paraId="19F00906" w14:textId="77777777" w:rsidTr="005E6E85">
        <w:tc>
          <w:tcPr>
            <w:tcW w:w="1701" w:type="dxa"/>
          </w:tcPr>
          <w:p w14:paraId="2764DA9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63226D61" w14:textId="77777777" w:rsidR="0085747A" w:rsidRPr="009C54AE" w:rsidRDefault="00277CB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Wyjaśni istotę zachowań prozdrowotnych, poda przykłady takich działań</w:t>
            </w:r>
          </w:p>
        </w:tc>
        <w:tc>
          <w:tcPr>
            <w:tcW w:w="1873" w:type="dxa"/>
          </w:tcPr>
          <w:p w14:paraId="3ACB079E" w14:textId="77777777" w:rsidR="0085747A" w:rsidRPr="009C54AE" w:rsidRDefault="00277CB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</w:tc>
      </w:tr>
      <w:tr w:rsidR="0085747A" w:rsidRPr="009C54AE" w14:paraId="47557DFC" w14:textId="77777777" w:rsidTr="005E6E85">
        <w:tc>
          <w:tcPr>
            <w:tcW w:w="1701" w:type="dxa"/>
          </w:tcPr>
          <w:p w14:paraId="2896EFBE" w14:textId="77777777" w:rsidR="0085747A" w:rsidRPr="009C54AE" w:rsidRDefault="0085747A" w:rsidP="00277C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277CBE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41780738" w14:textId="77777777" w:rsidR="0085747A" w:rsidRPr="009C54AE" w:rsidRDefault="00277CB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Dokona charakterystyki okresów rozwojowych człowieka</w:t>
            </w:r>
            <w:r w:rsidR="00633DDF">
              <w:rPr>
                <w:rFonts w:ascii="Corbel" w:hAnsi="Corbel"/>
                <w:b w:val="0"/>
                <w:smallCaps w:val="0"/>
                <w:szCs w:val="24"/>
              </w:rPr>
              <w:t>, wyjaśni pojęcie normy w ocenie rozwoju oraz przedstawi metody kontroli rozwoju biologicznego</w:t>
            </w:r>
          </w:p>
        </w:tc>
        <w:tc>
          <w:tcPr>
            <w:tcW w:w="1873" w:type="dxa"/>
          </w:tcPr>
          <w:p w14:paraId="34B9B5DA" w14:textId="77777777" w:rsidR="0051371E" w:rsidRDefault="0051371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382431C" w14:textId="77777777" w:rsidR="0085747A" w:rsidRPr="009C54AE" w:rsidRDefault="00633DD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PPiW.W09</w:t>
            </w:r>
          </w:p>
        </w:tc>
      </w:tr>
      <w:tr w:rsidR="009645D9" w:rsidRPr="009C54AE" w14:paraId="6D595B24" w14:textId="77777777" w:rsidTr="005E6E85">
        <w:tc>
          <w:tcPr>
            <w:tcW w:w="1701" w:type="dxa"/>
          </w:tcPr>
          <w:p w14:paraId="35CF0D35" w14:textId="77777777" w:rsidR="009645D9" w:rsidRPr="009C54AE" w:rsidRDefault="00277CB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6096" w:type="dxa"/>
          </w:tcPr>
          <w:p w14:paraId="633A69DE" w14:textId="77777777" w:rsidR="009645D9" w:rsidRPr="009C54AE" w:rsidRDefault="00633DDF" w:rsidP="00633DD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Przedstawi sposoby wspomagania dziecka lub ucznia w działaniach na rzecz zdrowia i niwelowania stanów zagrażających zdrowiu</w:t>
            </w:r>
          </w:p>
        </w:tc>
        <w:tc>
          <w:tcPr>
            <w:tcW w:w="1873" w:type="dxa"/>
          </w:tcPr>
          <w:p w14:paraId="52FC4BA7" w14:textId="77777777" w:rsidR="009645D9" w:rsidRDefault="008D469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PPiW.U04</w:t>
            </w:r>
          </w:p>
          <w:p w14:paraId="33EF35FD" w14:textId="77777777" w:rsidR="008D4699" w:rsidRDefault="008D469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PPiW.U07</w:t>
            </w:r>
          </w:p>
          <w:p w14:paraId="7AF6E919" w14:textId="77777777" w:rsidR="008D4699" w:rsidRPr="009C54AE" w:rsidRDefault="008D469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645D9" w:rsidRPr="009C54AE" w14:paraId="2C34A45F" w14:textId="77777777" w:rsidTr="008D4699">
        <w:trPr>
          <w:trHeight w:val="65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660C" w14:textId="77777777" w:rsidR="009645D9" w:rsidRPr="009C54AE" w:rsidRDefault="00277CBE" w:rsidP="00751C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9879" w14:textId="77777777" w:rsidR="009645D9" w:rsidRPr="009C54AE" w:rsidRDefault="00633DDF" w:rsidP="00751C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Zaprojektuje sposoby reagowania  na rozpoznane, różnorodne sytuacje zagrożeń dla zdrowia dziecka/ucznia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B4A0D" w14:textId="77777777" w:rsidR="009645D9" w:rsidRPr="009C54AE" w:rsidRDefault="008D4699" w:rsidP="00751C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PPiW.U09</w:t>
            </w:r>
          </w:p>
        </w:tc>
      </w:tr>
      <w:tr w:rsidR="009645D9" w:rsidRPr="009C54AE" w14:paraId="5BE34F94" w14:textId="77777777" w:rsidTr="009645D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2AD92" w14:textId="77777777" w:rsidR="009645D9" w:rsidRPr="009C54AE" w:rsidRDefault="00277CBE" w:rsidP="00751C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9AACE" w14:textId="77777777" w:rsidR="009645D9" w:rsidRPr="009C54AE" w:rsidRDefault="006632FB" w:rsidP="006632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Zaprojektuje działania promujące zachowania prozdrowotne i ochronę środowiska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A88E9" w14:textId="77777777" w:rsidR="009645D9" w:rsidRDefault="008D4699" w:rsidP="00751C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PPiW.U06</w:t>
            </w:r>
          </w:p>
          <w:p w14:paraId="7E2337F2" w14:textId="77777777" w:rsidR="008D4699" w:rsidRDefault="008D4699" w:rsidP="00751C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PPiW.U08</w:t>
            </w:r>
          </w:p>
          <w:p w14:paraId="28262EEF" w14:textId="77777777" w:rsidR="008D4699" w:rsidRPr="009C54AE" w:rsidRDefault="008D4699" w:rsidP="00751C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PPiW.U10</w:t>
            </w:r>
          </w:p>
        </w:tc>
      </w:tr>
      <w:tr w:rsidR="0024079B" w:rsidRPr="009C54AE" w14:paraId="756B5580" w14:textId="77777777" w:rsidTr="009645D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0C8EB" w14:textId="77777777" w:rsidR="0024079B" w:rsidRPr="00603DCC" w:rsidRDefault="0024079B" w:rsidP="00317D1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EK_07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8A548" w14:textId="77777777" w:rsidR="0024079B" w:rsidRPr="0093339E" w:rsidRDefault="0024079B" w:rsidP="00317D1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Student</w:t>
            </w:r>
            <w:r w:rsidRPr="0093339E">
              <w:rPr>
                <w:rFonts w:ascii="Corbel" w:hAnsi="Corbel"/>
                <w:sz w:val="24"/>
                <w:szCs w:val="24"/>
              </w:rPr>
              <w:t xml:space="preserve"> jest gotów do:</w:t>
            </w:r>
          </w:p>
          <w:p w14:paraId="794980B0" w14:textId="77777777" w:rsidR="0024079B" w:rsidRPr="00603DCC" w:rsidRDefault="0024079B" w:rsidP="00317D1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3339E">
              <w:rPr>
                <w:rFonts w:ascii="Corbel" w:hAnsi="Corbel"/>
                <w:sz w:val="24"/>
                <w:szCs w:val="24"/>
              </w:rPr>
              <w:t>krzewienia postawy dbałości o zdrowie i ochronę środowiska.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ACF5C" w14:textId="77777777" w:rsidR="0051371E" w:rsidRDefault="0051371E" w:rsidP="00317D1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4C51B3CB" w14:textId="77777777" w:rsidR="0024079B" w:rsidRPr="00603DCC" w:rsidRDefault="0024079B" w:rsidP="00317D1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03DCC">
              <w:rPr>
                <w:rFonts w:ascii="Corbel" w:hAnsi="Corbel"/>
                <w:sz w:val="24"/>
                <w:szCs w:val="24"/>
              </w:rPr>
              <w:t>PPiW.K</w:t>
            </w:r>
            <w:r w:rsidR="00A97DE8">
              <w:rPr>
                <w:rFonts w:ascii="Corbel" w:hAnsi="Corbel"/>
                <w:sz w:val="24"/>
                <w:szCs w:val="24"/>
              </w:rPr>
              <w:t>0</w:t>
            </w:r>
            <w:r w:rsidRPr="00603DCC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1BBF8C7" w14:textId="77777777" w:rsidR="00277CBE" w:rsidRDefault="00277CBE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1343A5B7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25391288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1988B5F6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60BB8CA4" w14:textId="77777777" w:rsidTr="00923D7D">
        <w:tc>
          <w:tcPr>
            <w:tcW w:w="9639" w:type="dxa"/>
          </w:tcPr>
          <w:p w14:paraId="2CB96DF1" w14:textId="77777777" w:rsidR="0085747A" w:rsidRPr="009C54AE" w:rsidRDefault="0085747A" w:rsidP="0087332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678E10DB" w14:textId="77777777" w:rsidTr="00923D7D">
        <w:tc>
          <w:tcPr>
            <w:tcW w:w="9639" w:type="dxa"/>
          </w:tcPr>
          <w:p w14:paraId="160F6478" w14:textId="77777777" w:rsidR="0085747A" w:rsidRPr="00C83F51" w:rsidRDefault="0092413B" w:rsidP="0087332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Współczesne koncepcje zdrowia</w:t>
            </w:r>
            <w:r w:rsidR="00C83F51">
              <w:rPr>
                <w:rFonts w:ascii="Corbel" w:hAnsi="Corbel"/>
                <w:sz w:val="24"/>
                <w:szCs w:val="24"/>
              </w:rPr>
              <w:t xml:space="preserve"> – różne definicje pojęcia zdrowia.  </w:t>
            </w:r>
            <w:r w:rsidR="00C83F51" w:rsidRPr="00CE3DE0">
              <w:rPr>
                <w:rFonts w:ascii="Corbel" w:hAnsi="Corbel"/>
              </w:rPr>
              <w:t xml:space="preserve">Istota zdrowia i choroby. </w:t>
            </w:r>
          </w:p>
        </w:tc>
      </w:tr>
      <w:tr w:rsidR="00C83F51" w:rsidRPr="009C54AE" w14:paraId="63A35BE3" w14:textId="77777777" w:rsidTr="00923D7D">
        <w:tc>
          <w:tcPr>
            <w:tcW w:w="9639" w:type="dxa"/>
          </w:tcPr>
          <w:p w14:paraId="5029836A" w14:textId="77777777" w:rsidR="00C83F51" w:rsidRPr="002F411E" w:rsidRDefault="00C83F51" w:rsidP="0087332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Uwarunkowania zagrożeń zdrowia, w tym zdrowia psychicznego. </w:t>
            </w:r>
            <w:r w:rsidR="00E07F7E">
              <w:rPr>
                <w:rFonts w:ascii="Corbel" w:hAnsi="Corbel"/>
                <w:sz w:val="24"/>
                <w:szCs w:val="24"/>
              </w:rPr>
              <w:t xml:space="preserve">Modele zdrowia. </w:t>
            </w:r>
          </w:p>
        </w:tc>
      </w:tr>
      <w:tr w:rsidR="00C83F51" w:rsidRPr="009C54AE" w14:paraId="2D5BDA4A" w14:textId="77777777" w:rsidTr="00923D7D">
        <w:tc>
          <w:tcPr>
            <w:tcW w:w="9639" w:type="dxa"/>
          </w:tcPr>
          <w:p w14:paraId="0D090044" w14:textId="77777777" w:rsidR="00C83F51" w:rsidRPr="00C83F51" w:rsidRDefault="00C83F51" w:rsidP="0087332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83F51">
              <w:rPr>
                <w:rFonts w:ascii="Corbel" w:hAnsi="Corbel"/>
                <w:sz w:val="24"/>
                <w:szCs w:val="24"/>
              </w:rPr>
              <w:t>Definicja i aspekty rozwoju biologicznego człowieka.</w:t>
            </w:r>
          </w:p>
        </w:tc>
      </w:tr>
      <w:tr w:rsidR="00C83F51" w:rsidRPr="009C54AE" w14:paraId="09CD45BD" w14:textId="77777777" w:rsidTr="00923D7D">
        <w:tc>
          <w:tcPr>
            <w:tcW w:w="9639" w:type="dxa"/>
          </w:tcPr>
          <w:p w14:paraId="37D21B74" w14:textId="77777777" w:rsidR="00C83F51" w:rsidRDefault="00C83F51" w:rsidP="0087332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83F51">
              <w:rPr>
                <w:rFonts w:ascii="Corbel" w:hAnsi="Corbel"/>
                <w:sz w:val="24"/>
                <w:szCs w:val="24"/>
              </w:rPr>
              <w:t xml:space="preserve">Czynniki endogenne genetyczne, </w:t>
            </w:r>
            <w:proofErr w:type="spellStart"/>
            <w:r w:rsidRPr="00C83F51">
              <w:rPr>
                <w:rFonts w:ascii="Corbel" w:hAnsi="Corbel"/>
                <w:sz w:val="24"/>
                <w:szCs w:val="24"/>
              </w:rPr>
              <w:t>paragenetyczne</w:t>
            </w:r>
            <w:proofErr w:type="spellEnd"/>
            <w:r w:rsidRPr="00C83F51">
              <w:rPr>
                <w:rFonts w:ascii="Corbel" w:hAnsi="Corbel"/>
                <w:sz w:val="24"/>
                <w:szCs w:val="24"/>
              </w:rPr>
              <w:t xml:space="preserve"> i niegenetyczne wpływające na rozwój </w:t>
            </w:r>
          </w:p>
          <w:p w14:paraId="1274116D" w14:textId="77777777" w:rsidR="00C83F51" w:rsidRPr="00C83F51" w:rsidRDefault="00C83F51" w:rsidP="0087332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83F51">
              <w:rPr>
                <w:rFonts w:ascii="Corbel" w:hAnsi="Corbel"/>
                <w:sz w:val="24"/>
                <w:szCs w:val="24"/>
              </w:rPr>
              <w:t>człowieka. Wybrane zagadnienia z zakresu genetyki. Przykłady chorób genetycznych.</w:t>
            </w:r>
          </w:p>
        </w:tc>
      </w:tr>
      <w:tr w:rsidR="00C83F51" w:rsidRPr="009C54AE" w14:paraId="47897BF1" w14:textId="77777777" w:rsidTr="00923D7D">
        <w:tc>
          <w:tcPr>
            <w:tcW w:w="9639" w:type="dxa"/>
          </w:tcPr>
          <w:p w14:paraId="22F90D8C" w14:textId="77777777" w:rsidR="00C83F51" w:rsidRPr="00850979" w:rsidRDefault="00850979" w:rsidP="0087332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50979">
              <w:rPr>
                <w:rFonts w:ascii="Corbel" w:hAnsi="Corbel"/>
                <w:sz w:val="24"/>
                <w:szCs w:val="24"/>
              </w:rPr>
              <w:t>Układ kostno-stawowy – budowa, rozwój i funkcje tkanki kostnej. Osteologia. Wybrane stawy.</w:t>
            </w:r>
          </w:p>
        </w:tc>
      </w:tr>
      <w:tr w:rsidR="009C6232" w:rsidRPr="009C54AE" w14:paraId="5373980B" w14:textId="77777777" w:rsidTr="00923D7D">
        <w:tc>
          <w:tcPr>
            <w:tcW w:w="9639" w:type="dxa"/>
          </w:tcPr>
          <w:p w14:paraId="00649C5B" w14:textId="77777777" w:rsidR="00850979" w:rsidRDefault="00850979" w:rsidP="0087332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50979">
              <w:rPr>
                <w:rFonts w:ascii="Corbel" w:hAnsi="Corbel"/>
                <w:sz w:val="24"/>
                <w:szCs w:val="24"/>
              </w:rPr>
              <w:t xml:space="preserve">Układ mięśniowy – budowa, rozwój i funkcje tkanki mięśniowej. Podział i ogólna topografia </w:t>
            </w:r>
          </w:p>
          <w:p w14:paraId="2ECEED55" w14:textId="77777777" w:rsidR="009C6232" w:rsidRPr="00850979" w:rsidRDefault="00850979" w:rsidP="0087332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50979">
              <w:rPr>
                <w:rFonts w:ascii="Corbel" w:hAnsi="Corbel"/>
                <w:sz w:val="24"/>
                <w:szCs w:val="24"/>
              </w:rPr>
              <w:t>mięśni. Fizjologia układu.</w:t>
            </w:r>
          </w:p>
        </w:tc>
      </w:tr>
      <w:tr w:rsidR="00850979" w:rsidRPr="009C54AE" w14:paraId="59E98E10" w14:textId="77777777" w:rsidTr="00923D7D">
        <w:tc>
          <w:tcPr>
            <w:tcW w:w="9639" w:type="dxa"/>
          </w:tcPr>
          <w:p w14:paraId="149CAEC6" w14:textId="77777777" w:rsidR="00850979" w:rsidRPr="00850979" w:rsidRDefault="00850979" w:rsidP="00873327">
            <w:pPr>
              <w:pStyle w:val="Kolorowalistaakcent11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50979">
              <w:rPr>
                <w:rFonts w:ascii="Corbel" w:hAnsi="Corbel"/>
                <w:sz w:val="24"/>
                <w:szCs w:val="24"/>
              </w:rPr>
              <w:t>Układ pokarmowy – budowa, rozwój i funkcjonowanie. Wpływ żywienia na rozwój i stan zdrowia. Metody oceny stanu odżywienia. Konstytucja i somatotyp.</w:t>
            </w:r>
          </w:p>
        </w:tc>
      </w:tr>
      <w:tr w:rsidR="00850979" w:rsidRPr="009C54AE" w14:paraId="2B2C1A3F" w14:textId="77777777" w:rsidTr="00923D7D">
        <w:tc>
          <w:tcPr>
            <w:tcW w:w="9639" w:type="dxa"/>
          </w:tcPr>
          <w:p w14:paraId="6FFBD520" w14:textId="77777777" w:rsidR="00850979" w:rsidRPr="00850979" w:rsidRDefault="00850979" w:rsidP="00873327">
            <w:pPr>
              <w:pStyle w:val="Kolorowalistaakcent11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50979">
              <w:rPr>
                <w:rFonts w:ascii="Corbel" w:hAnsi="Corbel"/>
                <w:sz w:val="24"/>
                <w:szCs w:val="24"/>
              </w:rPr>
              <w:t>Układ oddechowy, krwionośny, limfatyczny, wydalniczy – budowa, rozwój, fizjologia. Wybrane choroby związane z układami.</w:t>
            </w:r>
          </w:p>
        </w:tc>
      </w:tr>
      <w:tr w:rsidR="00E22162" w:rsidRPr="009C54AE" w14:paraId="1A948E51" w14:textId="77777777" w:rsidTr="00923D7D">
        <w:tc>
          <w:tcPr>
            <w:tcW w:w="9639" w:type="dxa"/>
          </w:tcPr>
          <w:p w14:paraId="55F7B2D6" w14:textId="77777777" w:rsidR="00E22162" w:rsidRPr="00E22162" w:rsidRDefault="00E22162" w:rsidP="00873327">
            <w:pPr>
              <w:pStyle w:val="Kolorowalistaakcent11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22162">
              <w:rPr>
                <w:rFonts w:ascii="Corbel" w:hAnsi="Corbel"/>
                <w:sz w:val="24"/>
                <w:szCs w:val="24"/>
              </w:rPr>
              <w:t xml:space="preserve">Układ nerwowy – budowa, rozwój i funkcje ośrodkowego i obwodowego układu nerwowego. Budowa i rodzaje komórek nerwowych. </w:t>
            </w:r>
            <w:proofErr w:type="spellStart"/>
            <w:r w:rsidRPr="00E22162">
              <w:rPr>
                <w:rFonts w:ascii="Corbel" w:hAnsi="Corbel"/>
                <w:sz w:val="24"/>
                <w:szCs w:val="24"/>
              </w:rPr>
              <w:t>Przekaźnictwo</w:t>
            </w:r>
            <w:proofErr w:type="spellEnd"/>
            <w:r w:rsidRPr="00E22162">
              <w:rPr>
                <w:rFonts w:ascii="Corbel" w:hAnsi="Corbel"/>
                <w:sz w:val="24"/>
                <w:szCs w:val="24"/>
              </w:rPr>
              <w:t xml:space="preserve"> synaptyczne. Przykłady chorób związanych z układem.</w:t>
            </w:r>
          </w:p>
        </w:tc>
      </w:tr>
      <w:tr w:rsidR="00E22162" w:rsidRPr="009C54AE" w14:paraId="2169E078" w14:textId="77777777" w:rsidTr="00923D7D">
        <w:tc>
          <w:tcPr>
            <w:tcW w:w="9639" w:type="dxa"/>
          </w:tcPr>
          <w:p w14:paraId="50247358" w14:textId="77777777" w:rsidR="00E22162" w:rsidRPr="00E22162" w:rsidRDefault="00E22162" w:rsidP="00873327">
            <w:pPr>
              <w:pStyle w:val="Kolorowalistaakcent11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22162">
              <w:rPr>
                <w:rFonts w:ascii="Corbel" w:hAnsi="Corbel"/>
                <w:sz w:val="24"/>
                <w:szCs w:val="24"/>
              </w:rPr>
              <w:t xml:space="preserve"> Układ endokrynalny – gruczoły wydzielania wewnętrznego, hormony i ich wpływ na funkcjonowanie ustroju. Hormonalne sterowanie rozwojem. Przykłady chorób związanych z układem.</w:t>
            </w:r>
          </w:p>
        </w:tc>
      </w:tr>
      <w:tr w:rsidR="00E22162" w:rsidRPr="00E22162" w14:paraId="0DFFC58E" w14:textId="77777777" w:rsidTr="00923D7D">
        <w:tc>
          <w:tcPr>
            <w:tcW w:w="9639" w:type="dxa"/>
          </w:tcPr>
          <w:p w14:paraId="75D52BD7" w14:textId="77777777" w:rsidR="00E22162" w:rsidRPr="00E22162" w:rsidRDefault="00E22162" w:rsidP="00873327">
            <w:pPr>
              <w:spacing w:after="0" w:line="240" w:lineRule="auto"/>
              <w:rPr>
                <w:sz w:val="24"/>
                <w:szCs w:val="24"/>
              </w:rPr>
            </w:pPr>
            <w:r w:rsidRPr="00E22162">
              <w:rPr>
                <w:rFonts w:ascii="Corbel" w:hAnsi="Corbel"/>
                <w:sz w:val="24"/>
                <w:szCs w:val="24"/>
              </w:rPr>
              <w:t xml:space="preserve">Układ rozrodczy – budowa, rozwój i funkcjonowanie. Dymorfizm płciowy. Zdrowie prokreacyjne i seksualne. </w:t>
            </w:r>
          </w:p>
        </w:tc>
      </w:tr>
    </w:tbl>
    <w:p w14:paraId="284A822C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D70A48E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7565BBDE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229C0B0E" w14:textId="77777777" w:rsidTr="00923D7D">
        <w:tc>
          <w:tcPr>
            <w:tcW w:w="9639" w:type="dxa"/>
          </w:tcPr>
          <w:p w14:paraId="5AE51D25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0979" w:rsidRPr="009C54AE" w14:paraId="3A84A16C" w14:textId="77777777" w:rsidTr="00923D7D">
        <w:tc>
          <w:tcPr>
            <w:tcW w:w="9639" w:type="dxa"/>
          </w:tcPr>
          <w:p w14:paraId="5760E02A" w14:textId="77777777" w:rsidR="00850979" w:rsidRPr="00850979" w:rsidRDefault="00850979" w:rsidP="00E221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Pojęcie edukacji zdrowotnej jako edukacji ukierunkowanej na kształtowanie umiejętności  życiowych</w:t>
            </w:r>
            <w:r w:rsidR="00E22162">
              <w:rPr>
                <w:rFonts w:ascii="Corbel" w:hAnsi="Corbel"/>
                <w:sz w:val="24"/>
                <w:szCs w:val="24"/>
              </w:rPr>
              <w:t xml:space="preserve"> i zachowań prozdrowotnych. Budowanie zdrowego stylu życia.</w:t>
            </w:r>
          </w:p>
        </w:tc>
      </w:tr>
      <w:tr w:rsidR="00850979" w:rsidRPr="009C54AE" w14:paraId="3CC3DD2D" w14:textId="77777777" w:rsidTr="00923D7D">
        <w:tc>
          <w:tcPr>
            <w:tcW w:w="9639" w:type="dxa"/>
          </w:tcPr>
          <w:p w14:paraId="0D3170DF" w14:textId="77777777" w:rsidR="00850979" w:rsidRPr="00850979" w:rsidRDefault="00850979" w:rsidP="00E221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50979">
              <w:rPr>
                <w:rFonts w:ascii="Corbel" w:hAnsi="Corbel"/>
                <w:sz w:val="24"/>
                <w:szCs w:val="24"/>
              </w:rPr>
              <w:t>Czynniki środowiskowe wpływające na rozwój człowieka. Trend sekularny.</w:t>
            </w:r>
          </w:p>
        </w:tc>
      </w:tr>
      <w:tr w:rsidR="00850979" w:rsidRPr="009C54AE" w14:paraId="5D891212" w14:textId="77777777" w:rsidTr="00923D7D">
        <w:tc>
          <w:tcPr>
            <w:tcW w:w="9639" w:type="dxa"/>
          </w:tcPr>
          <w:p w14:paraId="4108C9BC" w14:textId="77777777" w:rsidR="00850979" w:rsidRPr="00850979" w:rsidRDefault="00850979" w:rsidP="00E2216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50979">
              <w:rPr>
                <w:rFonts w:ascii="Corbel" w:hAnsi="Corbel"/>
                <w:sz w:val="24"/>
                <w:szCs w:val="24"/>
              </w:rPr>
              <w:t xml:space="preserve">Charakterystyka okresów rozwojowych człowieka ze szczególnym uwzględnieniem okresu </w:t>
            </w:r>
          </w:p>
          <w:p w14:paraId="09300898" w14:textId="77777777" w:rsidR="00850979" w:rsidRPr="00850979" w:rsidRDefault="00850979" w:rsidP="00E2216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50979">
              <w:rPr>
                <w:rFonts w:ascii="Corbel" w:hAnsi="Corbel"/>
                <w:sz w:val="24"/>
                <w:szCs w:val="24"/>
              </w:rPr>
              <w:t>prenatalnego i progresywnego.</w:t>
            </w:r>
          </w:p>
          <w:p w14:paraId="12C653C9" w14:textId="77777777" w:rsidR="00850979" w:rsidRPr="00850979" w:rsidRDefault="00850979" w:rsidP="00E221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50979">
              <w:rPr>
                <w:rFonts w:ascii="Corbel" w:hAnsi="Corbel"/>
                <w:sz w:val="24"/>
                <w:szCs w:val="24"/>
              </w:rPr>
              <w:t>Kryteria oceny wieku rozwojowego. Norma rozwojowa. Metody kontroli procesów wzrastania.</w:t>
            </w:r>
          </w:p>
        </w:tc>
      </w:tr>
      <w:tr w:rsidR="0085747A" w:rsidRPr="009C54AE" w14:paraId="518BE0BA" w14:textId="77777777" w:rsidTr="00923D7D">
        <w:tc>
          <w:tcPr>
            <w:tcW w:w="9639" w:type="dxa"/>
          </w:tcPr>
          <w:p w14:paraId="6E872463" w14:textId="77777777" w:rsidR="0085747A" w:rsidRPr="00850979" w:rsidRDefault="00850979" w:rsidP="00E221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50979">
              <w:rPr>
                <w:rFonts w:ascii="Corbel" w:hAnsi="Corbel"/>
                <w:sz w:val="24"/>
                <w:szCs w:val="24"/>
              </w:rPr>
              <w:t xml:space="preserve">Proces </w:t>
            </w:r>
            <w:proofErr w:type="spellStart"/>
            <w:r w:rsidR="005D69EE">
              <w:rPr>
                <w:rFonts w:ascii="Corbel" w:hAnsi="Corbel"/>
                <w:sz w:val="24"/>
                <w:szCs w:val="24"/>
              </w:rPr>
              <w:t>posturo</w:t>
            </w:r>
            <w:r w:rsidR="005D69EE" w:rsidRPr="00850979">
              <w:rPr>
                <w:rFonts w:ascii="Corbel" w:hAnsi="Corbel"/>
                <w:sz w:val="24"/>
                <w:szCs w:val="24"/>
              </w:rPr>
              <w:t>genezy</w:t>
            </w:r>
            <w:proofErr w:type="spellEnd"/>
            <w:r w:rsidRPr="00850979">
              <w:rPr>
                <w:rFonts w:ascii="Corbel" w:hAnsi="Corbel"/>
                <w:sz w:val="24"/>
                <w:szCs w:val="24"/>
              </w:rPr>
              <w:t>. Postawa ciała. Wady i metody oceny postawy ciała. Rozwój psychomotoryczny. Wpływ aktywności ruchowej na rozwój fizyczny człowieka.</w:t>
            </w:r>
          </w:p>
        </w:tc>
      </w:tr>
      <w:tr w:rsidR="0085747A" w:rsidRPr="009C54AE" w14:paraId="110256C9" w14:textId="77777777" w:rsidTr="00923D7D">
        <w:tc>
          <w:tcPr>
            <w:tcW w:w="9639" w:type="dxa"/>
          </w:tcPr>
          <w:p w14:paraId="7E3915A9" w14:textId="77777777" w:rsidR="00850979" w:rsidRPr="0027385D" w:rsidRDefault="00850979" w:rsidP="00E2216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27385D">
              <w:rPr>
                <w:rFonts w:ascii="Corbel" w:hAnsi="Corbel"/>
                <w:sz w:val="24"/>
                <w:szCs w:val="24"/>
              </w:rPr>
              <w:t xml:space="preserve">Problematyka zdrowotna poszczególnych okresów rozwojowych, zwłaszcza dzieci i młodzieży. </w:t>
            </w:r>
          </w:p>
          <w:p w14:paraId="6F00E948" w14:textId="77777777" w:rsidR="0085747A" w:rsidRPr="0027385D" w:rsidRDefault="00850979" w:rsidP="00E221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7385D">
              <w:rPr>
                <w:rFonts w:ascii="Corbel" w:hAnsi="Corbel"/>
                <w:sz w:val="24"/>
                <w:szCs w:val="24"/>
              </w:rPr>
              <w:t>Profilaktyka chorób, opieka zdrowotna i promocja zdrowia.</w:t>
            </w:r>
          </w:p>
        </w:tc>
      </w:tr>
      <w:tr w:rsidR="0085747A" w:rsidRPr="009C54AE" w14:paraId="14641BD8" w14:textId="77777777" w:rsidTr="00923D7D">
        <w:tc>
          <w:tcPr>
            <w:tcW w:w="9639" w:type="dxa"/>
          </w:tcPr>
          <w:p w14:paraId="21C81897" w14:textId="77777777" w:rsidR="0085747A" w:rsidRPr="0027385D" w:rsidRDefault="0027385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7385D">
              <w:rPr>
                <w:rFonts w:ascii="Corbel" w:hAnsi="Corbel"/>
                <w:sz w:val="24"/>
                <w:szCs w:val="24"/>
              </w:rPr>
              <w:t>Układ immunologiczny – budowa i funkcje. Rozwój odporności.</w:t>
            </w:r>
          </w:p>
        </w:tc>
      </w:tr>
      <w:tr w:rsidR="00850979" w:rsidRPr="009C54AE" w14:paraId="3CD79BFB" w14:textId="77777777" w:rsidTr="00923D7D">
        <w:tc>
          <w:tcPr>
            <w:tcW w:w="9639" w:type="dxa"/>
          </w:tcPr>
          <w:p w14:paraId="5F8CEFC7" w14:textId="77777777" w:rsidR="00850979" w:rsidRPr="0027385D" w:rsidRDefault="0027385D" w:rsidP="002F411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7385D">
              <w:rPr>
                <w:rFonts w:ascii="Corbel" w:hAnsi="Corbel"/>
                <w:sz w:val="24"/>
                <w:szCs w:val="24"/>
              </w:rPr>
              <w:t>Istota zdrowia i choroby. Uwarunkowania zdrowia. Problematyka zdrowotna poszczególnych okresów rozwojowych, zwłaszcza dzieci i młodzieży. Profilaktyka chorób, opieka zdrowotna i promocja zdrowia.</w:t>
            </w:r>
          </w:p>
        </w:tc>
      </w:tr>
      <w:tr w:rsidR="00850979" w:rsidRPr="009C54AE" w14:paraId="1026B87A" w14:textId="77777777" w:rsidTr="0085097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7BB3C" w14:textId="77777777" w:rsidR="00850979" w:rsidRPr="009C54AE" w:rsidRDefault="00E07F7E" w:rsidP="00751C4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Bezpieczeństwo i zapobieganie urazom w przedszkolu i szkole.</w:t>
            </w:r>
          </w:p>
        </w:tc>
      </w:tr>
      <w:tr w:rsidR="00992C42" w:rsidRPr="009C54AE" w14:paraId="1D8DAC85" w14:textId="77777777" w:rsidTr="0085097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FE554" w14:textId="77777777" w:rsidR="00992C42" w:rsidRDefault="00992C42" w:rsidP="00751C4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Edukacja seksualna dzieci w przedszkolu i w młodszym wieku szkolnym</w:t>
            </w:r>
          </w:p>
        </w:tc>
      </w:tr>
      <w:tr w:rsidR="00992C42" w:rsidRPr="009C54AE" w14:paraId="73090E07" w14:textId="77777777" w:rsidTr="0085097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03E76" w14:textId="77777777" w:rsidR="00992C42" w:rsidRDefault="00992C42" w:rsidP="00751C4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Ochrona środowiska jako warunek zdrowia człowieka </w:t>
            </w:r>
          </w:p>
        </w:tc>
      </w:tr>
      <w:tr w:rsidR="00992C42" w:rsidRPr="009C54AE" w14:paraId="795E010B" w14:textId="77777777" w:rsidTr="0085097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2897" w14:textId="77777777" w:rsidR="00992C42" w:rsidRDefault="00992C42" w:rsidP="00751C4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Planowanie działań prozdrowotnych związanych z ochroną środowiska życia człowieka</w:t>
            </w:r>
          </w:p>
        </w:tc>
      </w:tr>
    </w:tbl>
    <w:p w14:paraId="265AFB2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62FB0A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6F45749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6979DE6" w14:textId="77777777" w:rsidR="002F411E" w:rsidRPr="00914BCA" w:rsidRDefault="002F411E" w:rsidP="002F411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914BCA">
        <w:rPr>
          <w:rFonts w:ascii="Corbel" w:hAnsi="Corbel"/>
          <w:b w:val="0"/>
          <w:smallCaps w:val="0"/>
          <w:szCs w:val="24"/>
        </w:rPr>
        <w:t xml:space="preserve">Wykład: wykład problemowy, wykład z prezentacją multimedialną, </w:t>
      </w:r>
    </w:p>
    <w:p w14:paraId="11916BEE" w14:textId="77777777" w:rsidR="002F411E" w:rsidRPr="00914BCA" w:rsidRDefault="002F411E" w:rsidP="002F411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914BCA">
        <w:rPr>
          <w:rFonts w:ascii="Corbel" w:hAnsi="Corbel"/>
          <w:b w:val="0"/>
          <w:smallCaps w:val="0"/>
          <w:szCs w:val="24"/>
        </w:rPr>
        <w:t xml:space="preserve">Ćwiczenia: prezentacja multimedialna, dyskusja, analiza tekstów z dyskusją, analiza </w:t>
      </w:r>
      <w:r>
        <w:rPr>
          <w:rFonts w:ascii="Corbel" w:hAnsi="Corbel"/>
          <w:b w:val="0"/>
          <w:smallCaps w:val="0"/>
          <w:szCs w:val="24"/>
        </w:rPr>
        <w:t>przypadków, praca w grupach.</w:t>
      </w:r>
    </w:p>
    <w:p w14:paraId="12E6481B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768E197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7DA33704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9829A7F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226DF8B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7BCDA9FD" w14:textId="77777777" w:rsidTr="00C05F44">
        <w:tc>
          <w:tcPr>
            <w:tcW w:w="1985" w:type="dxa"/>
            <w:vAlign w:val="center"/>
          </w:tcPr>
          <w:p w14:paraId="6FEA7032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0FDF1C76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7D539CBA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0BB07ED0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CFDB321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137A06" w:rsidRPr="009C54AE" w14:paraId="798CA390" w14:textId="77777777" w:rsidTr="00C05F44">
        <w:tc>
          <w:tcPr>
            <w:tcW w:w="1985" w:type="dxa"/>
          </w:tcPr>
          <w:p w14:paraId="1BFF472C" w14:textId="77777777" w:rsidR="00137A06" w:rsidRPr="009C54AE" w:rsidRDefault="00137A06" w:rsidP="0024079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2B5A2AFE" w14:textId="77777777" w:rsidR="00137A06" w:rsidRPr="00137A06" w:rsidRDefault="00137A06" w:rsidP="002407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37A06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olokwium</w:t>
            </w:r>
            <w:r w:rsidRPr="00137A06">
              <w:rPr>
                <w:rFonts w:ascii="Corbel" w:hAnsi="Corbel"/>
                <w:b w:val="0"/>
                <w:smallCaps w:val="0"/>
                <w:szCs w:val="24"/>
              </w:rPr>
              <w:t>, dyskusja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obserwacja w trakcie zajęć</w:t>
            </w:r>
          </w:p>
        </w:tc>
        <w:tc>
          <w:tcPr>
            <w:tcW w:w="2126" w:type="dxa"/>
          </w:tcPr>
          <w:p w14:paraId="3D301B1B" w14:textId="77777777" w:rsidR="00137A06" w:rsidRPr="00137A06" w:rsidRDefault="00137A06" w:rsidP="0051371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37A06"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="00137A06" w:rsidRPr="009C54AE" w14:paraId="65EF9805" w14:textId="77777777" w:rsidTr="00C05F44">
        <w:tc>
          <w:tcPr>
            <w:tcW w:w="1985" w:type="dxa"/>
          </w:tcPr>
          <w:p w14:paraId="236BB377" w14:textId="77777777" w:rsidR="00137A06" w:rsidRPr="009C54AE" w:rsidRDefault="00137A06" w:rsidP="0024079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75D0A249" w14:textId="77777777" w:rsidR="00137A06" w:rsidRPr="00137A06" w:rsidRDefault="00137A06" w:rsidP="002407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37A06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olokwium</w:t>
            </w:r>
            <w:r w:rsidRPr="00137A06">
              <w:rPr>
                <w:rFonts w:ascii="Corbel" w:hAnsi="Corbel"/>
                <w:b w:val="0"/>
                <w:smallCaps w:val="0"/>
                <w:szCs w:val="24"/>
              </w:rPr>
              <w:t>, dyskusja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obserwacja w trakcie zajęć</w:t>
            </w:r>
          </w:p>
        </w:tc>
        <w:tc>
          <w:tcPr>
            <w:tcW w:w="2126" w:type="dxa"/>
          </w:tcPr>
          <w:p w14:paraId="5FEEC45A" w14:textId="77777777" w:rsidR="00137A06" w:rsidRPr="00137A06" w:rsidRDefault="00137A06" w:rsidP="0051371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37A06"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="00137A06" w:rsidRPr="009C54AE" w14:paraId="5058F5F7" w14:textId="77777777" w:rsidTr="00C05F44">
        <w:tc>
          <w:tcPr>
            <w:tcW w:w="1985" w:type="dxa"/>
          </w:tcPr>
          <w:p w14:paraId="33A7E42A" w14:textId="77777777" w:rsidR="00137A06" w:rsidRPr="009C54AE" w:rsidRDefault="00137A06" w:rsidP="0024079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528" w:type="dxa"/>
          </w:tcPr>
          <w:p w14:paraId="4AE8EBC2" w14:textId="77777777" w:rsidR="00137A06" w:rsidRPr="00137A06" w:rsidRDefault="00137A06" w:rsidP="002407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Praca w grupach, opracowanie prezentacji multimedialnych, kolokwium</w:t>
            </w:r>
          </w:p>
        </w:tc>
        <w:tc>
          <w:tcPr>
            <w:tcW w:w="2126" w:type="dxa"/>
          </w:tcPr>
          <w:p w14:paraId="64A95CC6" w14:textId="77777777" w:rsidR="00137A06" w:rsidRPr="00137A06" w:rsidRDefault="00137A06" w:rsidP="0051371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37A06"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="00137A06" w:rsidRPr="009C54AE" w14:paraId="0889F025" w14:textId="77777777" w:rsidTr="0014450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0DCFE" w14:textId="77777777" w:rsidR="00137A06" w:rsidRPr="009C54AE" w:rsidRDefault="00137A06" w:rsidP="0024079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AFB6D" w14:textId="77777777" w:rsidR="00137A06" w:rsidRPr="00137A06" w:rsidRDefault="00137A06" w:rsidP="002407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37A06">
              <w:rPr>
                <w:rFonts w:ascii="Corbel" w:hAnsi="Corbel"/>
                <w:b w:val="0"/>
                <w:smallCaps w:val="0"/>
                <w:szCs w:val="24"/>
              </w:rPr>
              <w:t>Kolokwium,  dyskusja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obserwacja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C67E1" w14:textId="77777777" w:rsidR="00137A06" w:rsidRPr="00137A06" w:rsidRDefault="00137A06" w:rsidP="0051371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37A06"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="00137A06" w:rsidRPr="009C54AE" w14:paraId="0DCF6847" w14:textId="77777777" w:rsidTr="0014450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60E8" w14:textId="77777777" w:rsidR="00137A06" w:rsidRPr="009C54AE" w:rsidRDefault="00137A06" w:rsidP="0024079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8773A" w14:textId="77777777" w:rsidR="00137A06" w:rsidRPr="00137A06" w:rsidRDefault="00137A06" w:rsidP="002407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Praca w grupach, obserwacja w trakcie zajęć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C8D5" w14:textId="77777777" w:rsidR="00137A06" w:rsidRPr="00137A06" w:rsidRDefault="00137A06" w:rsidP="0051371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137A06" w:rsidRPr="009C54AE" w14:paraId="29267B37" w14:textId="77777777" w:rsidTr="0014450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0178D" w14:textId="77777777" w:rsidR="00137A06" w:rsidRPr="009C54AE" w:rsidRDefault="00137A06" w:rsidP="0024079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4590E" w14:textId="77777777" w:rsidR="00137A06" w:rsidRPr="00137A06" w:rsidRDefault="00137A06" w:rsidP="002407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Praca w grupach, obserwacja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704F" w14:textId="77777777" w:rsidR="00137A06" w:rsidRPr="00137A06" w:rsidRDefault="0024079B" w:rsidP="0051371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</w:t>
            </w:r>
            <w:r w:rsidR="00137A06">
              <w:rPr>
                <w:rFonts w:ascii="Corbel" w:hAnsi="Corbel"/>
                <w:sz w:val="24"/>
                <w:szCs w:val="24"/>
              </w:rPr>
              <w:t>wiczenia</w:t>
            </w:r>
          </w:p>
        </w:tc>
      </w:tr>
      <w:tr w:rsidR="0024079B" w:rsidRPr="009C54AE" w14:paraId="2AB874EE" w14:textId="77777777" w:rsidTr="0014450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1B1D7" w14:textId="77777777" w:rsidR="0024079B" w:rsidRPr="009C54AE" w:rsidRDefault="0024079B" w:rsidP="0024079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05C2D" w14:textId="77777777" w:rsidR="0024079B" w:rsidRPr="00137A06" w:rsidRDefault="0024079B" w:rsidP="002407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Praca w grupach, obserwacja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E05F" w14:textId="77777777" w:rsidR="0024079B" w:rsidRPr="00137A06" w:rsidRDefault="0024079B" w:rsidP="0051371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016A8ED4" w14:textId="77777777" w:rsidR="00F52795" w:rsidRDefault="00F52795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6FF60F9D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4DC1E782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6ECC30D9" w14:textId="77777777" w:rsidTr="00923D7D">
        <w:tc>
          <w:tcPr>
            <w:tcW w:w="9670" w:type="dxa"/>
          </w:tcPr>
          <w:p w14:paraId="22DB33C8" w14:textId="77777777" w:rsidR="00522313" w:rsidRPr="0008564D" w:rsidRDefault="007F5756" w:rsidP="0087332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8564D">
              <w:rPr>
                <w:rFonts w:ascii="Corbel" w:hAnsi="Corbel"/>
                <w:sz w:val="24"/>
                <w:szCs w:val="24"/>
              </w:rPr>
              <w:t>W</w:t>
            </w:r>
            <w:r w:rsidR="008C2897" w:rsidRPr="0008564D">
              <w:rPr>
                <w:rFonts w:ascii="Corbel" w:hAnsi="Corbel"/>
                <w:sz w:val="24"/>
                <w:szCs w:val="24"/>
              </w:rPr>
              <w:t>ykłady</w:t>
            </w:r>
            <w:r w:rsidRPr="0008564D">
              <w:rPr>
                <w:rFonts w:ascii="Corbel" w:hAnsi="Corbel"/>
                <w:sz w:val="24"/>
                <w:szCs w:val="24"/>
              </w:rPr>
              <w:t xml:space="preserve"> – obecność na wykładach</w:t>
            </w:r>
            <w:r w:rsidR="008C2897" w:rsidRPr="0008564D">
              <w:rPr>
                <w:rFonts w:ascii="Corbel" w:hAnsi="Corbel"/>
                <w:sz w:val="24"/>
                <w:szCs w:val="24"/>
              </w:rPr>
              <w:t>, ćwiczenia obecność i aktywność</w:t>
            </w:r>
            <w:r w:rsidR="00522313" w:rsidRPr="0008564D">
              <w:rPr>
                <w:rFonts w:ascii="Corbel" w:hAnsi="Corbel"/>
                <w:sz w:val="24"/>
                <w:szCs w:val="24"/>
              </w:rPr>
              <w:t xml:space="preserve">. Dopuszczalna jedna nieusprawiedliwiona nieobecność oraz jedna usprawiedliwiona. Szczególne przypadki (np. poważna choroba) konsultowane z prowadzącym, a treści programowe z zaległych ćwiczeń </w:t>
            </w:r>
            <w:r w:rsidR="008C2897" w:rsidRPr="0008564D">
              <w:rPr>
                <w:rFonts w:ascii="Corbel" w:hAnsi="Corbel"/>
                <w:sz w:val="24"/>
                <w:szCs w:val="24"/>
              </w:rPr>
              <w:t xml:space="preserve">i wykładów </w:t>
            </w:r>
            <w:r w:rsidR="00522313" w:rsidRPr="0008564D">
              <w:rPr>
                <w:rFonts w:ascii="Corbel" w:hAnsi="Corbel"/>
                <w:sz w:val="24"/>
                <w:szCs w:val="24"/>
              </w:rPr>
              <w:t>zaliczane na konsultacjach.</w:t>
            </w:r>
          </w:p>
          <w:p w14:paraId="4E5E330E" w14:textId="77777777" w:rsidR="00522313" w:rsidRPr="0008564D" w:rsidRDefault="008C2897" w:rsidP="0087332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8564D">
              <w:rPr>
                <w:rFonts w:ascii="Corbel" w:hAnsi="Corbel"/>
                <w:sz w:val="24"/>
                <w:szCs w:val="24"/>
              </w:rPr>
              <w:t>Praca w grupach:</w:t>
            </w:r>
          </w:p>
          <w:p w14:paraId="0ED99128" w14:textId="77777777" w:rsidR="00522313" w:rsidRPr="0008564D" w:rsidRDefault="00522313" w:rsidP="00873327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 w:rsidRPr="0008564D">
              <w:rPr>
                <w:rFonts w:ascii="Corbel" w:hAnsi="Corbel"/>
                <w:sz w:val="24"/>
                <w:szCs w:val="24"/>
              </w:rPr>
              <w:t>Prezentacja multimedialna: adekwatność względem tematu, stopień wyczerpania zagadnienia, stopień zrozumienia tematu, logiczna konstrukcja, poprawność rzeczowa i językowa</w:t>
            </w:r>
          </w:p>
          <w:p w14:paraId="4BA262AE" w14:textId="77777777" w:rsidR="008C2897" w:rsidRPr="0008564D" w:rsidRDefault="008C2897" w:rsidP="00873327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 w:rsidRPr="0008564D">
              <w:rPr>
                <w:rFonts w:ascii="Corbel" w:hAnsi="Corbel"/>
                <w:sz w:val="24"/>
                <w:szCs w:val="24"/>
              </w:rPr>
              <w:t>Zestawy ćwiczeń związanych z ochroną środowiska, jako ważnego czynnika warunkującego kształcenie postaw proekologicznych i prozdrowotnych dzieci/uczniów wczesnej edukacji</w:t>
            </w:r>
          </w:p>
          <w:p w14:paraId="2FB07B10" w14:textId="77777777" w:rsidR="00522313" w:rsidRPr="0008564D" w:rsidRDefault="00522313" w:rsidP="0087332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206DE417" w14:textId="77777777" w:rsidR="00522313" w:rsidRPr="0008564D" w:rsidRDefault="00522313" w:rsidP="0087332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8564D">
              <w:rPr>
                <w:rFonts w:ascii="Corbel" w:hAnsi="Corbel"/>
                <w:sz w:val="24"/>
                <w:szCs w:val="24"/>
              </w:rPr>
              <w:t>Kolokwium (pytania otwarte i zamknięte): adekwatność względem pytania, stopień wyczerpania zagadnienia;</w:t>
            </w:r>
          </w:p>
          <w:p w14:paraId="32D40093" w14:textId="77777777" w:rsidR="00522313" w:rsidRPr="0008564D" w:rsidRDefault="00522313" w:rsidP="0087332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8564D">
              <w:rPr>
                <w:rFonts w:ascii="Corbel" w:hAnsi="Corbel"/>
                <w:sz w:val="24"/>
                <w:szCs w:val="24"/>
              </w:rPr>
              <w:t xml:space="preserve">- ocena dostateczna: jeśli student uzyska 60% pkt. </w:t>
            </w:r>
          </w:p>
          <w:p w14:paraId="0A26E66A" w14:textId="77777777" w:rsidR="00522313" w:rsidRPr="0008564D" w:rsidRDefault="00522313" w:rsidP="0087332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8564D">
              <w:rPr>
                <w:rFonts w:ascii="Corbel" w:hAnsi="Corbel"/>
                <w:sz w:val="24"/>
                <w:szCs w:val="24"/>
              </w:rPr>
              <w:t>- ocena dobra: jeśli student uzyska 75% pkt.</w:t>
            </w:r>
          </w:p>
          <w:p w14:paraId="11623046" w14:textId="77777777" w:rsidR="00522313" w:rsidRPr="0008564D" w:rsidRDefault="00522313" w:rsidP="0087332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8564D">
              <w:rPr>
                <w:rFonts w:ascii="Corbel" w:hAnsi="Corbel"/>
                <w:sz w:val="24"/>
                <w:szCs w:val="24"/>
              </w:rPr>
              <w:t>- ocena bardzo dobra: jeśli student uzyska 90% pkt.</w:t>
            </w:r>
          </w:p>
          <w:p w14:paraId="7EE2B701" w14:textId="77777777" w:rsidR="00522313" w:rsidRPr="0008564D" w:rsidRDefault="00522313" w:rsidP="0087332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5A93AFCD" w14:textId="77777777" w:rsidR="0085747A" w:rsidRPr="00522313" w:rsidRDefault="00522313" w:rsidP="0087332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8564D">
              <w:rPr>
                <w:rFonts w:ascii="Corbel" w:hAnsi="Corbel"/>
                <w:sz w:val="24"/>
                <w:szCs w:val="24"/>
              </w:rPr>
              <w:t>Ocena końcowa stanowi średnią z ocen za przygotowanie prezentacji</w:t>
            </w:r>
            <w:r w:rsidR="00CF178C" w:rsidRPr="0008564D">
              <w:rPr>
                <w:rFonts w:ascii="Corbel" w:hAnsi="Corbel"/>
                <w:sz w:val="24"/>
                <w:szCs w:val="24"/>
              </w:rPr>
              <w:t>, projektów ćwiczeń</w:t>
            </w:r>
            <w:r w:rsidRPr="0008564D">
              <w:rPr>
                <w:rFonts w:ascii="Corbel" w:hAnsi="Corbel"/>
                <w:sz w:val="24"/>
                <w:szCs w:val="24"/>
              </w:rPr>
              <w:t xml:space="preserve"> oraz z </w:t>
            </w:r>
            <w:r w:rsidR="00CF178C" w:rsidRPr="0008564D">
              <w:rPr>
                <w:rFonts w:ascii="Corbel" w:hAnsi="Corbel"/>
                <w:sz w:val="24"/>
                <w:szCs w:val="24"/>
              </w:rPr>
              <w:t xml:space="preserve">aktywności podczas zajęć i z </w:t>
            </w:r>
            <w:r w:rsidRPr="0008564D">
              <w:rPr>
                <w:rFonts w:ascii="Corbel" w:hAnsi="Corbel"/>
                <w:sz w:val="24"/>
                <w:szCs w:val="24"/>
              </w:rPr>
              <w:t>kolokwi</w:t>
            </w:r>
            <w:r w:rsidR="00CF178C" w:rsidRPr="0008564D">
              <w:rPr>
                <w:rFonts w:ascii="Corbel" w:hAnsi="Corbel"/>
                <w:sz w:val="24"/>
                <w:szCs w:val="24"/>
              </w:rPr>
              <w:t>um</w:t>
            </w:r>
            <w:r w:rsidRPr="0008564D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2A7AEBD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8B59BD9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A28B56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092224B8" w14:textId="77777777" w:rsidTr="003E1941">
        <w:tc>
          <w:tcPr>
            <w:tcW w:w="4962" w:type="dxa"/>
            <w:vAlign w:val="center"/>
          </w:tcPr>
          <w:p w14:paraId="06C383D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15A57FB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7D3DE578" w14:textId="77777777" w:rsidTr="00923D7D">
        <w:tc>
          <w:tcPr>
            <w:tcW w:w="4962" w:type="dxa"/>
          </w:tcPr>
          <w:p w14:paraId="7DE75D03" w14:textId="77777777" w:rsidR="0085747A" w:rsidRPr="009C54AE" w:rsidRDefault="00C61DC5" w:rsidP="005B38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2FE848CE" w14:textId="77777777" w:rsidR="0085747A" w:rsidRPr="009C54AE" w:rsidRDefault="00343A59" w:rsidP="0024079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03691B54" w14:textId="77777777" w:rsidTr="00923D7D">
        <w:tc>
          <w:tcPr>
            <w:tcW w:w="4962" w:type="dxa"/>
          </w:tcPr>
          <w:p w14:paraId="6DF726DB" w14:textId="20272962" w:rsidR="00C61DC5" w:rsidRPr="00DE3025" w:rsidRDefault="00C61DC5" w:rsidP="00DE302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343A59">
              <w:rPr>
                <w:rFonts w:ascii="Corbel" w:hAnsi="Corbel"/>
                <w:sz w:val="24"/>
                <w:szCs w:val="24"/>
              </w:rPr>
              <w:t>:</w:t>
            </w:r>
          </w:p>
        </w:tc>
        <w:tc>
          <w:tcPr>
            <w:tcW w:w="4677" w:type="dxa"/>
          </w:tcPr>
          <w:p w14:paraId="3D9A93B3" w14:textId="77777777" w:rsidR="00C61DC5" w:rsidRDefault="00C61DC5" w:rsidP="0024079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6E21027B" w14:textId="21658499" w:rsidR="00343A59" w:rsidRPr="009C54AE" w:rsidRDefault="00DE3025" w:rsidP="0024079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9C54AE" w14:paraId="58003F7E" w14:textId="77777777" w:rsidTr="00923D7D">
        <w:tc>
          <w:tcPr>
            <w:tcW w:w="4962" w:type="dxa"/>
          </w:tcPr>
          <w:p w14:paraId="724A15B1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343A59">
              <w:rPr>
                <w:rFonts w:ascii="Corbel" w:hAnsi="Corbel"/>
                <w:sz w:val="24"/>
                <w:szCs w:val="24"/>
              </w:rPr>
              <w:t>:</w:t>
            </w:r>
          </w:p>
          <w:p w14:paraId="1F2F1FA3" w14:textId="77777777" w:rsidR="00343A59" w:rsidRDefault="00C61DC5" w:rsidP="00343A59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14:paraId="6DDD7F43" w14:textId="77777777" w:rsidR="00C61DC5" w:rsidRDefault="00343A59" w:rsidP="00343A59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przygotowanie do kolokwium</w:t>
            </w:r>
          </w:p>
          <w:p w14:paraId="65681F61" w14:textId="77777777" w:rsidR="00343A59" w:rsidRDefault="00343A59" w:rsidP="00343A59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opracowanie prezentacji multimedialnej </w:t>
            </w:r>
          </w:p>
          <w:p w14:paraId="6688B7C2" w14:textId="77777777" w:rsidR="00343A59" w:rsidRPr="009C54AE" w:rsidRDefault="00343A59" w:rsidP="00343A59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opracowanie zestawów ćwiczeń proekologicznych i prozdrowotnych</w:t>
            </w:r>
          </w:p>
        </w:tc>
        <w:tc>
          <w:tcPr>
            <w:tcW w:w="4677" w:type="dxa"/>
          </w:tcPr>
          <w:p w14:paraId="25FE806B" w14:textId="77777777" w:rsidR="00C61DC5" w:rsidRDefault="00C61DC5" w:rsidP="0024079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F9154C6" w14:textId="77777777" w:rsidR="00343A59" w:rsidRDefault="00343A59" w:rsidP="0024079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756E09D7" w14:textId="6A4578A4" w:rsidR="00343A59" w:rsidRDefault="00EA08CB" w:rsidP="0024079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DE3025">
              <w:rPr>
                <w:rFonts w:ascii="Corbel" w:hAnsi="Corbel"/>
                <w:sz w:val="24"/>
                <w:szCs w:val="24"/>
              </w:rPr>
              <w:t>1</w:t>
            </w:r>
          </w:p>
          <w:p w14:paraId="197C7C1D" w14:textId="77777777" w:rsidR="00EA08CB" w:rsidRDefault="00EA08CB" w:rsidP="0024079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10</w:t>
            </w:r>
          </w:p>
          <w:p w14:paraId="57B21384" w14:textId="77777777" w:rsidR="00EA08CB" w:rsidRDefault="00EA08CB" w:rsidP="0024079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  <w:p w14:paraId="65A38485" w14:textId="77777777" w:rsidR="00EA08CB" w:rsidRDefault="00EA08CB" w:rsidP="0024079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D1FCCCA" w14:textId="77777777" w:rsidR="00EA08CB" w:rsidRPr="009C54AE" w:rsidRDefault="00EA08CB" w:rsidP="0024079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</w:tr>
      <w:tr w:rsidR="0085747A" w:rsidRPr="009C54AE" w14:paraId="746BC745" w14:textId="77777777" w:rsidTr="00923D7D">
        <w:tc>
          <w:tcPr>
            <w:tcW w:w="4962" w:type="dxa"/>
          </w:tcPr>
          <w:p w14:paraId="1C90A403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14:paraId="73F0B565" w14:textId="77777777" w:rsidR="0085747A" w:rsidRPr="009C54AE" w:rsidRDefault="00343A59" w:rsidP="0024079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7A7C3360" w14:textId="77777777" w:rsidTr="00923D7D">
        <w:tc>
          <w:tcPr>
            <w:tcW w:w="4962" w:type="dxa"/>
          </w:tcPr>
          <w:p w14:paraId="65C88B5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9966A63" w14:textId="77777777" w:rsidR="0085747A" w:rsidRPr="009C54AE" w:rsidRDefault="00343A59" w:rsidP="0024079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9CBDACC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C956D64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B9298C1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01FAEEA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5C6FF02" w14:textId="77777777" w:rsidTr="0071620A">
        <w:trPr>
          <w:trHeight w:val="397"/>
        </w:trPr>
        <w:tc>
          <w:tcPr>
            <w:tcW w:w="3544" w:type="dxa"/>
          </w:tcPr>
          <w:p w14:paraId="12A2E5B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E52B3C3" w14:textId="77777777" w:rsidR="0085747A" w:rsidRPr="009C54AE" w:rsidRDefault="00EA4DF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0B6B23D1" w14:textId="77777777" w:rsidTr="0071620A">
        <w:trPr>
          <w:trHeight w:val="397"/>
        </w:trPr>
        <w:tc>
          <w:tcPr>
            <w:tcW w:w="3544" w:type="dxa"/>
          </w:tcPr>
          <w:p w14:paraId="0E31A7E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203EB6B" w14:textId="77777777" w:rsidR="0085747A" w:rsidRPr="009C54AE" w:rsidRDefault="00EA4DF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2849C864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1997866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67ACB340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6465DB22" w14:textId="77777777" w:rsidTr="0071620A">
        <w:trPr>
          <w:trHeight w:val="397"/>
        </w:trPr>
        <w:tc>
          <w:tcPr>
            <w:tcW w:w="7513" w:type="dxa"/>
          </w:tcPr>
          <w:p w14:paraId="6765820D" w14:textId="77777777" w:rsidR="0085747A" w:rsidRDefault="0085747A" w:rsidP="0087332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C3B2AD4" w14:textId="77777777" w:rsidR="00680962" w:rsidRPr="0051371E" w:rsidRDefault="00680962" w:rsidP="0087332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51371E">
              <w:rPr>
                <w:rFonts w:ascii="Corbel" w:hAnsi="Corbel"/>
                <w:sz w:val="24"/>
                <w:szCs w:val="24"/>
              </w:rPr>
              <w:t xml:space="preserve">Aleksandrowicz R., </w:t>
            </w:r>
            <w:r w:rsidRPr="0051371E">
              <w:rPr>
                <w:rFonts w:ascii="Corbel" w:hAnsi="Corbel"/>
                <w:i/>
                <w:sz w:val="24"/>
                <w:szCs w:val="24"/>
              </w:rPr>
              <w:t>Mały atlas anatomiczny,</w:t>
            </w:r>
            <w:r w:rsidRPr="0051371E">
              <w:rPr>
                <w:rFonts w:ascii="Corbel" w:hAnsi="Corbel"/>
                <w:sz w:val="24"/>
                <w:szCs w:val="24"/>
              </w:rPr>
              <w:t xml:space="preserve"> PZWL, Warszawa 1996.</w:t>
            </w:r>
          </w:p>
          <w:p w14:paraId="44E6D564" w14:textId="77777777" w:rsidR="00680962" w:rsidRPr="0051371E" w:rsidRDefault="00680962" w:rsidP="0087332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51371E">
              <w:rPr>
                <w:rFonts w:ascii="Corbel" w:hAnsi="Corbel"/>
                <w:sz w:val="24"/>
                <w:szCs w:val="24"/>
              </w:rPr>
              <w:t>Doleżych B., Łaszczyca P., Biomedyczne podstawy rozwoju z elementami higieny szkolnej, Wyd. Adam Marszałek, Toruń 2010.</w:t>
            </w:r>
          </w:p>
          <w:p w14:paraId="66953704" w14:textId="77777777" w:rsidR="00680962" w:rsidRPr="0051371E" w:rsidRDefault="00680962" w:rsidP="0087332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51371E">
              <w:rPr>
                <w:rFonts w:ascii="Corbel" w:hAnsi="Corbel"/>
                <w:sz w:val="24"/>
                <w:szCs w:val="24"/>
              </w:rPr>
              <w:t xml:space="preserve">Jaczewski A. (red.), </w:t>
            </w:r>
            <w:r w:rsidRPr="0051371E">
              <w:rPr>
                <w:rFonts w:ascii="Corbel" w:hAnsi="Corbel"/>
                <w:i/>
                <w:sz w:val="24"/>
                <w:szCs w:val="24"/>
              </w:rPr>
              <w:t>Biologiczne i medyczne podstawy rozwoju i wychowania</w:t>
            </w:r>
            <w:r w:rsidRPr="0051371E">
              <w:rPr>
                <w:rFonts w:ascii="Corbel" w:hAnsi="Corbel"/>
                <w:sz w:val="24"/>
                <w:szCs w:val="24"/>
              </w:rPr>
              <w:t>, Wydawnictwo Akademickie „Żak”, Warszawa 2001.</w:t>
            </w:r>
          </w:p>
          <w:p w14:paraId="056C7E8E" w14:textId="77777777" w:rsidR="00680962" w:rsidRPr="0051371E" w:rsidRDefault="00680962" w:rsidP="00873327">
            <w:pPr>
              <w:pStyle w:val="Akapitzlist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51371E">
              <w:rPr>
                <w:rFonts w:ascii="Corbel" w:hAnsi="Corbel"/>
                <w:sz w:val="24"/>
                <w:szCs w:val="24"/>
              </w:rPr>
              <w:t xml:space="preserve">Jopkiewicz A., Suliga E., </w:t>
            </w:r>
            <w:r w:rsidRPr="0051371E">
              <w:rPr>
                <w:rFonts w:ascii="Corbel" w:hAnsi="Corbel"/>
                <w:i/>
                <w:sz w:val="24"/>
                <w:szCs w:val="24"/>
              </w:rPr>
              <w:t>Biomedyczne podstawy rozwoju i wychowania</w:t>
            </w:r>
            <w:r w:rsidRPr="0051371E">
              <w:rPr>
                <w:rFonts w:ascii="Corbel" w:hAnsi="Corbel"/>
                <w:sz w:val="24"/>
                <w:szCs w:val="24"/>
              </w:rPr>
              <w:t>, Wyd. Instytut Technologii Eksploatacji, Radom-Kielce 2008, 2011.</w:t>
            </w:r>
          </w:p>
          <w:p w14:paraId="2E3FC8DB" w14:textId="77777777" w:rsidR="00680962" w:rsidRPr="0051371E" w:rsidRDefault="00680962" w:rsidP="00873327">
            <w:pPr>
              <w:pStyle w:val="Akapitzlist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51371E">
              <w:rPr>
                <w:rFonts w:ascii="Corbel" w:hAnsi="Corbel"/>
                <w:sz w:val="24"/>
                <w:szCs w:val="24"/>
              </w:rPr>
              <w:t xml:space="preserve">Malinowski A., Auksologia, </w:t>
            </w:r>
            <w:r w:rsidRPr="0051371E">
              <w:rPr>
                <w:rFonts w:ascii="Corbel" w:hAnsi="Corbel"/>
                <w:i/>
                <w:sz w:val="24"/>
                <w:szCs w:val="24"/>
              </w:rPr>
              <w:t xml:space="preserve">Rozwój biologiczny człowieka w ujęciu biomedycznym, </w:t>
            </w:r>
            <w:r w:rsidRPr="0051371E">
              <w:rPr>
                <w:rFonts w:ascii="Corbel" w:hAnsi="Corbel"/>
                <w:sz w:val="24"/>
                <w:szCs w:val="24"/>
              </w:rPr>
              <w:t xml:space="preserve">Wyd. UZ, Zielona Góra 2004. </w:t>
            </w:r>
          </w:p>
          <w:p w14:paraId="60094708" w14:textId="77777777" w:rsidR="00680962" w:rsidRPr="0051371E" w:rsidRDefault="00680962" w:rsidP="00873327">
            <w:pPr>
              <w:pStyle w:val="Akapitzlist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51371E">
              <w:rPr>
                <w:rFonts w:ascii="Corbel" w:hAnsi="Corbel"/>
                <w:sz w:val="24"/>
                <w:szCs w:val="24"/>
              </w:rPr>
              <w:t>Mięsowicz</w:t>
            </w:r>
            <w:proofErr w:type="spellEnd"/>
            <w:r w:rsidRPr="0051371E">
              <w:rPr>
                <w:rFonts w:ascii="Corbel" w:hAnsi="Corbel"/>
                <w:sz w:val="24"/>
                <w:szCs w:val="24"/>
              </w:rPr>
              <w:t xml:space="preserve"> I. (red.), </w:t>
            </w:r>
            <w:r w:rsidRPr="0051371E">
              <w:rPr>
                <w:rFonts w:ascii="Corbel" w:hAnsi="Corbel"/>
                <w:i/>
                <w:sz w:val="24"/>
                <w:szCs w:val="24"/>
              </w:rPr>
              <w:t>Auksologia. Rozwój osobniczy człowieka i metody jego oceny od narodzin do dorosłości,</w:t>
            </w:r>
            <w:r w:rsidRPr="0051371E">
              <w:rPr>
                <w:rFonts w:ascii="Corbel" w:hAnsi="Corbel"/>
                <w:sz w:val="24"/>
                <w:szCs w:val="24"/>
              </w:rPr>
              <w:t xml:space="preserve"> WAPS, Warszawa 2001.</w:t>
            </w:r>
          </w:p>
          <w:p w14:paraId="5EF6F710" w14:textId="77777777" w:rsidR="00680962" w:rsidRPr="0024079B" w:rsidRDefault="00680962" w:rsidP="00873327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24079B">
              <w:rPr>
                <w:rFonts w:ascii="Corbel" w:hAnsi="Corbel"/>
                <w:b w:val="0"/>
                <w:smallCaps w:val="0"/>
                <w:szCs w:val="24"/>
              </w:rPr>
              <w:t xml:space="preserve">Woynarowska B., </w:t>
            </w:r>
            <w:r w:rsidRPr="0024079B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Edukacja zdrowotna. Podręcznik akademicki, </w:t>
            </w:r>
            <w:r w:rsidRPr="0024079B">
              <w:rPr>
                <w:rFonts w:ascii="Corbel" w:hAnsi="Corbel"/>
                <w:b w:val="0"/>
                <w:smallCaps w:val="0"/>
                <w:szCs w:val="24"/>
              </w:rPr>
              <w:t>PWN, Warszawa 2010.</w:t>
            </w:r>
          </w:p>
          <w:p w14:paraId="43711600" w14:textId="77777777" w:rsidR="00680962" w:rsidRPr="0051371E" w:rsidRDefault="00680962" w:rsidP="0087332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sz w:val="24"/>
                <w:szCs w:val="24"/>
              </w:rPr>
            </w:pPr>
            <w:r w:rsidRPr="0051371E">
              <w:rPr>
                <w:rFonts w:ascii="Corbel" w:hAnsi="Corbel"/>
                <w:sz w:val="24"/>
                <w:szCs w:val="24"/>
              </w:rPr>
              <w:t xml:space="preserve">Woynarowska B., Kowalewska A., Izdebski Z., Komosińska K., </w:t>
            </w:r>
            <w:r w:rsidRPr="0051371E">
              <w:rPr>
                <w:rFonts w:ascii="Corbel" w:hAnsi="Corbel"/>
                <w:i/>
                <w:sz w:val="24"/>
                <w:szCs w:val="24"/>
              </w:rPr>
              <w:t>Biomedyczne podstawy kształcenia i wychowania,</w:t>
            </w:r>
            <w:r w:rsidRPr="0051371E">
              <w:rPr>
                <w:rFonts w:ascii="Corbel" w:hAnsi="Corbel"/>
                <w:sz w:val="24"/>
                <w:szCs w:val="24"/>
              </w:rPr>
              <w:t xml:space="preserve"> PWN, Warszawa 2010.</w:t>
            </w:r>
          </w:p>
        </w:tc>
      </w:tr>
      <w:tr w:rsidR="0085747A" w:rsidRPr="009C54AE" w14:paraId="5767D309" w14:textId="77777777" w:rsidTr="0071620A">
        <w:trPr>
          <w:trHeight w:val="397"/>
        </w:trPr>
        <w:tc>
          <w:tcPr>
            <w:tcW w:w="7513" w:type="dxa"/>
          </w:tcPr>
          <w:p w14:paraId="32949F17" w14:textId="77777777" w:rsidR="0085747A" w:rsidRPr="00E83325" w:rsidRDefault="0085747A" w:rsidP="0087332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83325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0AA7F2E0" w14:textId="77777777" w:rsidR="00E83325" w:rsidRPr="0051371E" w:rsidRDefault="00E83325" w:rsidP="00873327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Corbel" w:hAnsi="Corbel"/>
                <w:sz w:val="24"/>
                <w:szCs w:val="24"/>
              </w:rPr>
            </w:pPr>
            <w:r w:rsidRPr="0051371E">
              <w:rPr>
                <w:rFonts w:ascii="Corbel" w:hAnsi="Corbel"/>
                <w:sz w:val="24"/>
                <w:szCs w:val="24"/>
              </w:rPr>
              <w:t>Gołąb B., Podstawy anatomii człowieka, PZWL, Warszawa 2000.</w:t>
            </w:r>
          </w:p>
          <w:p w14:paraId="681D33B8" w14:textId="77777777" w:rsidR="00E83325" w:rsidRPr="0051371E" w:rsidRDefault="00E83325" w:rsidP="00873327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Corbel" w:hAnsi="Corbel"/>
                <w:sz w:val="24"/>
                <w:szCs w:val="24"/>
              </w:rPr>
            </w:pPr>
            <w:r w:rsidRPr="0051371E">
              <w:rPr>
                <w:rFonts w:ascii="Corbel" w:hAnsi="Corbel"/>
                <w:sz w:val="24"/>
                <w:szCs w:val="24"/>
              </w:rPr>
              <w:t>Wolański N., Rozwój biologiczny człowieka, PWN, Warszawa 2005.</w:t>
            </w:r>
          </w:p>
          <w:p w14:paraId="43560A76" w14:textId="77777777" w:rsidR="00EA4DF8" w:rsidRPr="0024079B" w:rsidRDefault="00EA4DF8" w:rsidP="00873327">
            <w:pPr>
              <w:pStyle w:val="Punktygwne"/>
              <w:numPr>
                <w:ilvl w:val="0"/>
                <w:numId w:val="5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407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Paśko I., </w:t>
            </w:r>
            <w:r w:rsidRPr="0024079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Kształtowanie postaw proekologicznych uczniów klas I-III szkół podstawowych, </w:t>
            </w:r>
            <w:r w:rsidRPr="002407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Wydawnictwo Naukowe AP, Kraków 2001.</w:t>
            </w:r>
          </w:p>
          <w:p w14:paraId="56DC2AEE" w14:textId="77777777" w:rsidR="00EA4DF8" w:rsidRPr="00E83325" w:rsidRDefault="00EA4DF8" w:rsidP="00873327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176" w:hanging="142"/>
            </w:pPr>
            <w:r w:rsidRPr="0051371E">
              <w:rPr>
                <w:rFonts w:ascii="Corbel" w:hAnsi="Corbel"/>
                <w:color w:val="000000"/>
                <w:sz w:val="24"/>
                <w:szCs w:val="24"/>
              </w:rPr>
              <w:t xml:space="preserve">Terlecka M.K. (red.), </w:t>
            </w:r>
            <w:r w:rsidRPr="0051371E">
              <w:rPr>
                <w:rFonts w:ascii="Corbel" w:hAnsi="Corbel"/>
                <w:i/>
                <w:color w:val="000000"/>
                <w:sz w:val="24"/>
                <w:szCs w:val="24"/>
              </w:rPr>
              <w:t xml:space="preserve">Edukacja ekologiczna. Wybrane problemy, </w:t>
            </w:r>
            <w:r w:rsidRPr="0051371E">
              <w:rPr>
                <w:rFonts w:ascii="Corbel" w:hAnsi="Corbel"/>
                <w:color w:val="000000"/>
                <w:sz w:val="24"/>
                <w:szCs w:val="24"/>
              </w:rPr>
              <w:t xml:space="preserve">Wydawnictwo </w:t>
            </w:r>
            <w:proofErr w:type="spellStart"/>
            <w:r w:rsidRPr="0051371E">
              <w:rPr>
                <w:rFonts w:ascii="Corbel" w:hAnsi="Corbel"/>
                <w:color w:val="000000"/>
                <w:sz w:val="24"/>
                <w:szCs w:val="24"/>
              </w:rPr>
              <w:t>Armagraf</w:t>
            </w:r>
            <w:proofErr w:type="spellEnd"/>
            <w:r w:rsidRPr="0051371E">
              <w:rPr>
                <w:rFonts w:ascii="Corbel" w:hAnsi="Corbel"/>
                <w:color w:val="000000"/>
                <w:sz w:val="24"/>
                <w:szCs w:val="24"/>
              </w:rPr>
              <w:t>, Krosno 2014.</w:t>
            </w:r>
          </w:p>
        </w:tc>
      </w:tr>
    </w:tbl>
    <w:p w14:paraId="4517F3A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2EB69B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C448593" w14:textId="77777777" w:rsidR="008B4B43" w:rsidRPr="0008564D" w:rsidRDefault="0085747A" w:rsidP="0008564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B4B43" w:rsidRPr="0008564D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72B8D0" w14:textId="77777777" w:rsidR="00BB195F" w:rsidRDefault="00BB195F" w:rsidP="00C16ABF">
      <w:pPr>
        <w:spacing w:after="0" w:line="240" w:lineRule="auto"/>
      </w:pPr>
      <w:r>
        <w:separator/>
      </w:r>
    </w:p>
  </w:endnote>
  <w:endnote w:type="continuationSeparator" w:id="0">
    <w:p w14:paraId="3C45405A" w14:textId="77777777" w:rsidR="00BB195F" w:rsidRDefault="00BB195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C85D1F" w14:textId="77777777" w:rsidR="00BB195F" w:rsidRDefault="00BB195F" w:rsidP="00C16ABF">
      <w:pPr>
        <w:spacing w:after="0" w:line="240" w:lineRule="auto"/>
      </w:pPr>
      <w:r>
        <w:separator/>
      </w:r>
    </w:p>
  </w:footnote>
  <w:footnote w:type="continuationSeparator" w:id="0">
    <w:p w14:paraId="118917F8" w14:textId="77777777" w:rsidR="00BB195F" w:rsidRDefault="00BB195F" w:rsidP="00C16ABF">
      <w:pPr>
        <w:spacing w:after="0" w:line="240" w:lineRule="auto"/>
      </w:pPr>
      <w:r>
        <w:continuationSeparator/>
      </w:r>
    </w:p>
  </w:footnote>
  <w:footnote w:id="1">
    <w:p w14:paraId="6AD49E5A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245A6C"/>
    <w:multiLevelType w:val="hybridMultilevel"/>
    <w:tmpl w:val="3BEC4D0E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A976BF"/>
    <w:multiLevelType w:val="hybridMultilevel"/>
    <w:tmpl w:val="99CEE5C2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722FD3"/>
    <w:multiLevelType w:val="hybridMultilevel"/>
    <w:tmpl w:val="C9182E00"/>
    <w:lvl w:ilvl="0" w:tplc="82F2E0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BF112E"/>
    <w:multiLevelType w:val="hybridMultilevel"/>
    <w:tmpl w:val="AA5E4B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9961116">
    <w:abstractNumId w:val="1"/>
  </w:num>
  <w:num w:numId="2" w16cid:durableId="99493780">
    <w:abstractNumId w:val="4"/>
  </w:num>
  <w:num w:numId="3" w16cid:durableId="1062872626">
    <w:abstractNumId w:val="3"/>
  </w:num>
  <w:num w:numId="4" w16cid:durableId="1422800984">
    <w:abstractNumId w:val="2"/>
  </w:num>
  <w:num w:numId="5" w16cid:durableId="1704282028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17665"/>
    <w:rsid w:val="00022ECE"/>
    <w:rsid w:val="00037A95"/>
    <w:rsid w:val="00042A51"/>
    <w:rsid w:val="00042D2E"/>
    <w:rsid w:val="00044C82"/>
    <w:rsid w:val="00063263"/>
    <w:rsid w:val="00070ED6"/>
    <w:rsid w:val="000742DC"/>
    <w:rsid w:val="00084C12"/>
    <w:rsid w:val="0008564D"/>
    <w:rsid w:val="0009462C"/>
    <w:rsid w:val="00094B12"/>
    <w:rsid w:val="00096C46"/>
    <w:rsid w:val="000A296F"/>
    <w:rsid w:val="000A2A28"/>
    <w:rsid w:val="000B0199"/>
    <w:rsid w:val="000B192D"/>
    <w:rsid w:val="000B28EE"/>
    <w:rsid w:val="000B366F"/>
    <w:rsid w:val="000B3E37"/>
    <w:rsid w:val="000D04B0"/>
    <w:rsid w:val="000F1C57"/>
    <w:rsid w:val="000F3C4D"/>
    <w:rsid w:val="000F5615"/>
    <w:rsid w:val="00124566"/>
    <w:rsid w:val="00124BFF"/>
    <w:rsid w:val="0012560E"/>
    <w:rsid w:val="00127108"/>
    <w:rsid w:val="00134B13"/>
    <w:rsid w:val="00137A06"/>
    <w:rsid w:val="00144504"/>
    <w:rsid w:val="00146BC0"/>
    <w:rsid w:val="00153C41"/>
    <w:rsid w:val="00154381"/>
    <w:rsid w:val="001640A7"/>
    <w:rsid w:val="00164FA7"/>
    <w:rsid w:val="00166A03"/>
    <w:rsid w:val="001718A7"/>
    <w:rsid w:val="001737CF"/>
    <w:rsid w:val="001743CE"/>
    <w:rsid w:val="00176083"/>
    <w:rsid w:val="001770C7"/>
    <w:rsid w:val="00192F37"/>
    <w:rsid w:val="001A70D2"/>
    <w:rsid w:val="001D657B"/>
    <w:rsid w:val="001D7B54"/>
    <w:rsid w:val="001E0209"/>
    <w:rsid w:val="001F2CA2"/>
    <w:rsid w:val="002144C0"/>
    <w:rsid w:val="002163BC"/>
    <w:rsid w:val="0022477D"/>
    <w:rsid w:val="002278A9"/>
    <w:rsid w:val="002336F9"/>
    <w:rsid w:val="0024028F"/>
    <w:rsid w:val="0024079B"/>
    <w:rsid w:val="00244ABC"/>
    <w:rsid w:val="0025251F"/>
    <w:rsid w:val="0027385D"/>
    <w:rsid w:val="00277CBE"/>
    <w:rsid w:val="00281FF2"/>
    <w:rsid w:val="002857DE"/>
    <w:rsid w:val="00291567"/>
    <w:rsid w:val="002A22BF"/>
    <w:rsid w:val="002A2389"/>
    <w:rsid w:val="002A671D"/>
    <w:rsid w:val="002A74A3"/>
    <w:rsid w:val="002B4D55"/>
    <w:rsid w:val="002B5EA0"/>
    <w:rsid w:val="002B6119"/>
    <w:rsid w:val="002B69B2"/>
    <w:rsid w:val="002C1F06"/>
    <w:rsid w:val="002D3375"/>
    <w:rsid w:val="002D73D4"/>
    <w:rsid w:val="002F02A3"/>
    <w:rsid w:val="002F411E"/>
    <w:rsid w:val="002F4ABE"/>
    <w:rsid w:val="003018BA"/>
    <w:rsid w:val="0030395F"/>
    <w:rsid w:val="00305C92"/>
    <w:rsid w:val="003151C5"/>
    <w:rsid w:val="00331B6F"/>
    <w:rsid w:val="003343CF"/>
    <w:rsid w:val="00343A59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3A60"/>
    <w:rsid w:val="0050496F"/>
    <w:rsid w:val="0051371E"/>
    <w:rsid w:val="00513B6F"/>
    <w:rsid w:val="00517C63"/>
    <w:rsid w:val="00522313"/>
    <w:rsid w:val="00525CC3"/>
    <w:rsid w:val="00526C94"/>
    <w:rsid w:val="005363C4"/>
    <w:rsid w:val="00536BDE"/>
    <w:rsid w:val="00543ACC"/>
    <w:rsid w:val="0056696D"/>
    <w:rsid w:val="00573EF9"/>
    <w:rsid w:val="00582354"/>
    <w:rsid w:val="0059484D"/>
    <w:rsid w:val="005A0855"/>
    <w:rsid w:val="005A3196"/>
    <w:rsid w:val="005B38B5"/>
    <w:rsid w:val="005C080F"/>
    <w:rsid w:val="005C55E5"/>
    <w:rsid w:val="005C6826"/>
    <w:rsid w:val="005C696A"/>
    <w:rsid w:val="005D69EE"/>
    <w:rsid w:val="005E6E85"/>
    <w:rsid w:val="005F31D2"/>
    <w:rsid w:val="0061029B"/>
    <w:rsid w:val="00617230"/>
    <w:rsid w:val="00620AF1"/>
    <w:rsid w:val="00621CE1"/>
    <w:rsid w:val="0062483F"/>
    <w:rsid w:val="00627FC9"/>
    <w:rsid w:val="00633DDF"/>
    <w:rsid w:val="00647FA8"/>
    <w:rsid w:val="00650C5F"/>
    <w:rsid w:val="00654934"/>
    <w:rsid w:val="006620D9"/>
    <w:rsid w:val="006632FB"/>
    <w:rsid w:val="00671958"/>
    <w:rsid w:val="00675843"/>
    <w:rsid w:val="00680962"/>
    <w:rsid w:val="00690128"/>
    <w:rsid w:val="00696477"/>
    <w:rsid w:val="006B202C"/>
    <w:rsid w:val="006D050F"/>
    <w:rsid w:val="006D6139"/>
    <w:rsid w:val="006E5D65"/>
    <w:rsid w:val="006F1282"/>
    <w:rsid w:val="006F1FBC"/>
    <w:rsid w:val="006F31E2"/>
    <w:rsid w:val="00706544"/>
    <w:rsid w:val="007072BA"/>
    <w:rsid w:val="00712F0C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02C1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7F5756"/>
    <w:rsid w:val="00810BB5"/>
    <w:rsid w:val="0081554D"/>
    <w:rsid w:val="0081707E"/>
    <w:rsid w:val="0082718D"/>
    <w:rsid w:val="008449B3"/>
    <w:rsid w:val="00850979"/>
    <w:rsid w:val="0085747A"/>
    <w:rsid w:val="00873327"/>
    <w:rsid w:val="00884922"/>
    <w:rsid w:val="00885F64"/>
    <w:rsid w:val="008917F9"/>
    <w:rsid w:val="008A45F7"/>
    <w:rsid w:val="008B4B43"/>
    <w:rsid w:val="008C0CC0"/>
    <w:rsid w:val="008C19A9"/>
    <w:rsid w:val="008C1C63"/>
    <w:rsid w:val="008C2897"/>
    <w:rsid w:val="008C379D"/>
    <w:rsid w:val="008C5147"/>
    <w:rsid w:val="008C5359"/>
    <w:rsid w:val="008C5363"/>
    <w:rsid w:val="008D3DFB"/>
    <w:rsid w:val="008D4699"/>
    <w:rsid w:val="008E64F4"/>
    <w:rsid w:val="008F126E"/>
    <w:rsid w:val="008F12C9"/>
    <w:rsid w:val="008F6E29"/>
    <w:rsid w:val="00916188"/>
    <w:rsid w:val="00923D7D"/>
    <w:rsid w:val="0092413B"/>
    <w:rsid w:val="009508DF"/>
    <w:rsid w:val="00950DAC"/>
    <w:rsid w:val="00954A07"/>
    <w:rsid w:val="009645D9"/>
    <w:rsid w:val="00992C42"/>
    <w:rsid w:val="00997F14"/>
    <w:rsid w:val="009A78D9"/>
    <w:rsid w:val="009A799D"/>
    <w:rsid w:val="009C1331"/>
    <w:rsid w:val="009C37F5"/>
    <w:rsid w:val="009C3E31"/>
    <w:rsid w:val="009C54AE"/>
    <w:rsid w:val="009C6232"/>
    <w:rsid w:val="009C788E"/>
    <w:rsid w:val="009E3B41"/>
    <w:rsid w:val="009F3C5C"/>
    <w:rsid w:val="009F4610"/>
    <w:rsid w:val="00A00ECC"/>
    <w:rsid w:val="00A03501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97DE8"/>
    <w:rsid w:val="00AB053C"/>
    <w:rsid w:val="00AC50CB"/>
    <w:rsid w:val="00AC63F3"/>
    <w:rsid w:val="00AC768C"/>
    <w:rsid w:val="00AD1146"/>
    <w:rsid w:val="00AD27D3"/>
    <w:rsid w:val="00AD66D6"/>
    <w:rsid w:val="00AE1160"/>
    <w:rsid w:val="00AE203C"/>
    <w:rsid w:val="00AE2E74"/>
    <w:rsid w:val="00AE5FCB"/>
    <w:rsid w:val="00AF2C1E"/>
    <w:rsid w:val="00AF62BE"/>
    <w:rsid w:val="00B06142"/>
    <w:rsid w:val="00B135B1"/>
    <w:rsid w:val="00B3130B"/>
    <w:rsid w:val="00B40ADB"/>
    <w:rsid w:val="00B43B77"/>
    <w:rsid w:val="00B43E80"/>
    <w:rsid w:val="00B57836"/>
    <w:rsid w:val="00B607DB"/>
    <w:rsid w:val="00B66529"/>
    <w:rsid w:val="00B75946"/>
    <w:rsid w:val="00B8056E"/>
    <w:rsid w:val="00B819C8"/>
    <w:rsid w:val="00B82308"/>
    <w:rsid w:val="00B90885"/>
    <w:rsid w:val="00B9620A"/>
    <w:rsid w:val="00BB195F"/>
    <w:rsid w:val="00BB520A"/>
    <w:rsid w:val="00BD3869"/>
    <w:rsid w:val="00BD66E9"/>
    <w:rsid w:val="00BD6FF4"/>
    <w:rsid w:val="00BE5219"/>
    <w:rsid w:val="00BF2C41"/>
    <w:rsid w:val="00C058B4"/>
    <w:rsid w:val="00C05F44"/>
    <w:rsid w:val="00C131B5"/>
    <w:rsid w:val="00C16ABF"/>
    <w:rsid w:val="00C170AE"/>
    <w:rsid w:val="00C24B48"/>
    <w:rsid w:val="00C26CB7"/>
    <w:rsid w:val="00C324C1"/>
    <w:rsid w:val="00C339A5"/>
    <w:rsid w:val="00C36992"/>
    <w:rsid w:val="00C43F6A"/>
    <w:rsid w:val="00C56036"/>
    <w:rsid w:val="00C61640"/>
    <w:rsid w:val="00C61DC5"/>
    <w:rsid w:val="00C67E92"/>
    <w:rsid w:val="00C70A26"/>
    <w:rsid w:val="00C74C03"/>
    <w:rsid w:val="00C766DF"/>
    <w:rsid w:val="00C83F51"/>
    <w:rsid w:val="00C94B98"/>
    <w:rsid w:val="00CA2B96"/>
    <w:rsid w:val="00CA3629"/>
    <w:rsid w:val="00CA5089"/>
    <w:rsid w:val="00CB42CB"/>
    <w:rsid w:val="00CD3A93"/>
    <w:rsid w:val="00CD6897"/>
    <w:rsid w:val="00CE5BAC"/>
    <w:rsid w:val="00CE5C39"/>
    <w:rsid w:val="00CF178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4945"/>
    <w:rsid w:val="00D552B2"/>
    <w:rsid w:val="00D608D1"/>
    <w:rsid w:val="00D74119"/>
    <w:rsid w:val="00D8075B"/>
    <w:rsid w:val="00D81CD0"/>
    <w:rsid w:val="00D8678B"/>
    <w:rsid w:val="00DA2114"/>
    <w:rsid w:val="00DB5B57"/>
    <w:rsid w:val="00DD4C92"/>
    <w:rsid w:val="00DE09C0"/>
    <w:rsid w:val="00DE3025"/>
    <w:rsid w:val="00DE4A14"/>
    <w:rsid w:val="00DF320D"/>
    <w:rsid w:val="00DF71C8"/>
    <w:rsid w:val="00E07F7E"/>
    <w:rsid w:val="00E129B8"/>
    <w:rsid w:val="00E21E7D"/>
    <w:rsid w:val="00E22162"/>
    <w:rsid w:val="00E22FBC"/>
    <w:rsid w:val="00E24BF5"/>
    <w:rsid w:val="00E25338"/>
    <w:rsid w:val="00E50554"/>
    <w:rsid w:val="00E51E44"/>
    <w:rsid w:val="00E63348"/>
    <w:rsid w:val="00E77E88"/>
    <w:rsid w:val="00E8107D"/>
    <w:rsid w:val="00E83325"/>
    <w:rsid w:val="00E83B6D"/>
    <w:rsid w:val="00E841C4"/>
    <w:rsid w:val="00E960BB"/>
    <w:rsid w:val="00EA08CB"/>
    <w:rsid w:val="00EA2074"/>
    <w:rsid w:val="00EA4832"/>
    <w:rsid w:val="00EA4DF8"/>
    <w:rsid w:val="00EA4E9D"/>
    <w:rsid w:val="00EC4899"/>
    <w:rsid w:val="00ED03AB"/>
    <w:rsid w:val="00ED2BB2"/>
    <w:rsid w:val="00ED32D2"/>
    <w:rsid w:val="00EE32DE"/>
    <w:rsid w:val="00EE5457"/>
    <w:rsid w:val="00F070AB"/>
    <w:rsid w:val="00F17567"/>
    <w:rsid w:val="00F23FFA"/>
    <w:rsid w:val="00F27A7B"/>
    <w:rsid w:val="00F42587"/>
    <w:rsid w:val="00F526AF"/>
    <w:rsid w:val="00F52795"/>
    <w:rsid w:val="00F54AE3"/>
    <w:rsid w:val="00F617C3"/>
    <w:rsid w:val="00F7066B"/>
    <w:rsid w:val="00F83B28"/>
    <w:rsid w:val="00FA46E5"/>
    <w:rsid w:val="00FA50BA"/>
    <w:rsid w:val="00FB7DBA"/>
    <w:rsid w:val="00FC1C25"/>
    <w:rsid w:val="00FC3F45"/>
    <w:rsid w:val="00FD503F"/>
    <w:rsid w:val="00FD7589"/>
    <w:rsid w:val="00FF016A"/>
    <w:rsid w:val="00FF1401"/>
    <w:rsid w:val="00FF5E7D"/>
    <w:rsid w:val="00FF6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0DCE2E"/>
  <w15:docId w15:val="{E73E0067-DAD4-4A71-8DB9-2A21EF725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Kolorowalistaakcent11">
    <w:name w:val="Kolorowa lista — akcent 11"/>
    <w:basedOn w:val="Normalny"/>
    <w:qFormat/>
    <w:rsid w:val="00850979"/>
    <w:pPr>
      <w:ind w:left="720"/>
      <w:contextualSpacing/>
    </w:pPr>
  </w:style>
  <w:style w:type="character" w:customStyle="1" w:styleId="wrtext">
    <w:name w:val="wrtext"/>
    <w:basedOn w:val="Domylnaczcionkaakapitu"/>
    <w:rsid w:val="00850979"/>
  </w:style>
  <w:style w:type="character" w:styleId="Pogrubienie">
    <w:name w:val="Strong"/>
    <w:basedOn w:val="Domylnaczcionkaakapitu"/>
    <w:uiPriority w:val="22"/>
    <w:qFormat/>
    <w:rsid w:val="00ED2BB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330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41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1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3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13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50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8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8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05B434D-DAE2-4096-982F-094C23ED011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7DE1A59-1841-4D81-8BB6-DB57D4C2F4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B704D7-123B-41A9-A5EC-D4F238F2F4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1A9B831-807A-4389-A0DF-D19C03E8EFB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13</TotalTime>
  <Pages>1</Pages>
  <Words>1459</Words>
  <Characters>8757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Mariola Kinal</cp:lastModifiedBy>
  <cp:revision>24</cp:revision>
  <cp:lastPrinted>2019-02-06T12:12:00Z</cp:lastPrinted>
  <dcterms:created xsi:type="dcterms:W3CDTF">2019-11-04T17:09:00Z</dcterms:created>
  <dcterms:modified xsi:type="dcterms:W3CDTF">2026-03-10T10:14:00Z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